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305" w:rsidRPr="00F106C1" w:rsidRDefault="00E44E91" w:rsidP="00885305">
      <w:pPr>
        <w:pStyle w:val="a3"/>
        <w:tabs>
          <w:tab w:val="right" w:pos="10440"/>
          <w:tab w:val="right" w:pos="13323"/>
        </w:tabs>
        <w:rPr>
          <w:rFonts w:cs="Arial"/>
          <w:b w:val="0"/>
          <w:sz w:val="24"/>
          <w:szCs w:val="24"/>
        </w:rPr>
      </w:pPr>
      <w:r>
        <w:rPr>
          <w:rFonts w:cs="Arial"/>
          <w:b w:val="0"/>
          <w:sz w:val="24"/>
          <w:szCs w:val="24"/>
        </w:rPr>
        <w:t>3GPP TSG RAN WG1</w:t>
      </w:r>
      <w:r w:rsidRPr="00633F2C">
        <w:rPr>
          <w:rFonts w:cs="Arial"/>
          <w:b w:val="0"/>
          <w:sz w:val="24"/>
          <w:szCs w:val="24"/>
        </w:rPr>
        <w:t xml:space="preserve"> Meeting</w:t>
      </w:r>
      <w:r w:rsidRPr="00F106C1">
        <w:rPr>
          <w:rFonts w:cs="Arial" w:hint="eastAsia"/>
          <w:b w:val="0"/>
          <w:sz w:val="24"/>
          <w:szCs w:val="24"/>
        </w:rPr>
        <w:t xml:space="preserve"> </w:t>
      </w:r>
      <w:r>
        <w:rPr>
          <w:rFonts w:cs="Arial" w:hint="eastAsia"/>
          <w:b w:val="0"/>
          <w:sz w:val="24"/>
          <w:szCs w:val="24"/>
        </w:rPr>
        <w:t>#90bis</w:t>
      </w:r>
      <w:r w:rsidR="00885305" w:rsidRPr="00F106C1">
        <w:rPr>
          <w:rFonts w:cs="Arial" w:hint="eastAsia"/>
          <w:b w:val="0"/>
          <w:sz w:val="24"/>
          <w:szCs w:val="24"/>
        </w:rPr>
        <w:t xml:space="preserve">                                      </w:t>
      </w:r>
      <w:r>
        <w:rPr>
          <w:rFonts w:cs="Arial" w:hint="eastAsia"/>
          <w:b w:val="0"/>
          <w:sz w:val="24"/>
          <w:szCs w:val="24"/>
        </w:rPr>
        <w:t xml:space="preserve">    </w:t>
      </w:r>
      <w:r w:rsidR="00885305" w:rsidRPr="00F106C1">
        <w:rPr>
          <w:rFonts w:cs="Arial" w:hint="eastAsia"/>
          <w:b w:val="0"/>
          <w:sz w:val="24"/>
          <w:szCs w:val="24"/>
        </w:rPr>
        <w:t xml:space="preserve">                </w:t>
      </w:r>
      <w:r w:rsidR="00885305">
        <w:rPr>
          <w:rFonts w:cs="Arial" w:hint="eastAsia"/>
          <w:b w:val="0"/>
          <w:sz w:val="24"/>
          <w:szCs w:val="24"/>
        </w:rPr>
        <w:t xml:space="preserve"> </w:t>
      </w:r>
      <w:r w:rsidR="004B2F69">
        <w:rPr>
          <w:rFonts w:cs="Arial" w:hint="eastAsia"/>
          <w:b w:val="0"/>
          <w:sz w:val="24"/>
          <w:szCs w:val="24"/>
        </w:rPr>
        <w:t xml:space="preserve">    </w:t>
      </w:r>
      <w:r w:rsidR="004B2F69" w:rsidRPr="004B2F69">
        <w:rPr>
          <w:rFonts w:cs="Arial"/>
          <w:b w:val="0"/>
          <w:sz w:val="24"/>
          <w:szCs w:val="24"/>
        </w:rPr>
        <w:t>R1-1718188</w:t>
      </w:r>
    </w:p>
    <w:p w:rsidR="00E44E91" w:rsidRPr="00F106C1" w:rsidRDefault="00E44E91" w:rsidP="00E44E91">
      <w:r>
        <w:rPr>
          <w:rFonts w:ascii="Arial" w:hAnsi="Arial" w:hint="eastAsia"/>
          <w:noProof/>
          <w:sz w:val="24"/>
          <w:szCs w:val="24"/>
          <w:lang w:val="en-US" w:eastAsia="ja-JP"/>
        </w:rPr>
        <w:t>Prague</w:t>
      </w:r>
      <w:r>
        <w:rPr>
          <w:rFonts w:ascii="Arial" w:hAnsi="Arial"/>
          <w:noProof/>
          <w:sz w:val="24"/>
          <w:szCs w:val="24"/>
          <w:lang w:val="en-US" w:eastAsia="ja-JP"/>
        </w:rPr>
        <w:t xml:space="preserve">, </w:t>
      </w:r>
      <w:r w:rsidRPr="00296048">
        <w:rPr>
          <w:rFonts w:ascii="Arial" w:hAnsi="Arial"/>
          <w:noProof/>
          <w:sz w:val="24"/>
          <w:szCs w:val="24"/>
          <w:lang w:val="en-US" w:eastAsia="ja-JP"/>
        </w:rPr>
        <w:t>Czech Republic</w:t>
      </w:r>
      <w:r w:rsidRPr="00633F2C">
        <w:rPr>
          <w:rFonts w:ascii="Arial" w:hAnsi="Arial"/>
          <w:noProof/>
          <w:sz w:val="24"/>
          <w:szCs w:val="24"/>
          <w:lang w:val="en-US" w:eastAsia="ja-JP"/>
        </w:rPr>
        <w:t xml:space="preserve">, </w:t>
      </w:r>
      <w:r>
        <w:rPr>
          <w:rFonts w:ascii="Arial" w:hAnsi="Arial" w:hint="eastAsia"/>
          <w:noProof/>
          <w:sz w:val="24"/>
          <w:szCs w:val="24"/>
          <w:lang w:val="en-US" w:eastAsia="ja-JP"/>
        </w:rPr>
        <w:t>9</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w:t>
      </w:r>
      <w:r>
        <w:rPr>
          <w:rFonts w:ascii="Arial" w:hAnsi="Arial" w:hint="eastAsia"/>
          <w:noProof/>
          <w:sz w:val="24"/>
          <w:szCs w:val="24"/>
          <w:lang w:val="en-US" w:eastAsia="ja-JP"/>
        </w:rPr>
        <w:t>13</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Octorber</w:t>
      </w:r>
      <w:r w:rsidRPr="00633F2C">
        <w:rPr>
          <w:rFonts w:ascii="Arial" w:hAnsi="Arial"/>
          <w:noProof/>
          <w:sz w:val="24"/>
          <w:szCs w:val="24"/>
          <w:lang w:val="en-US" w:eastAsia="ja-JP"/>
        </w:rPr>
        <w:t xml:space="preserve"> 2017</w:t>
      </w:r>
    </w:p>
    <w:p w:rsidR="00AB702C"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Agenda item:</w:t>
      </w:r>
      <w:r w:rsidRPr="00F106C1">
        <w:rPr>
          <w:rFonts w:ascii="Arial" w:hAnsi="Arial"/>
          <w:sz w:val="24"/>
          <w:lang w:val="en-US"/>
        </w:rPr>
        <w:tab/>
      </w:r>
      <w:r w:rsidR="00E44E91" w:rsidRPr="00DF1C66">
        <w:rPr>
          <w:rFonts w:ascii="Arial" w:hAnsi="Arial" w:hint="eastAsia"/>
          <w:sz w:val="24"/>
          <w:lang w:val="en-US" w:eastAsia="ja-JP"/>
        </w:rPr>
        <w:t>7</w:t>
      </w:r>
      <w:r w:rsidR="00894EB5" w:rsidRPr="00DF1C66">
        <w:rPr>
          <w:rFonts w:ascii="Arial" w:hAnsi="Arial"/>
          <w:sz w:val="24"/>
          <w:lang w:val="en-US" w:eastAsia="ja-JP"/>
        </w:rPr>
        <w:t>.</w:t>
      </w:r>
      <w:r w:rsidR="00394871" w:rsidRPr="00DF1C66">
        <w:rPr>
          <w:rFonts w:ascii="Arial" w:hAnsi="Arial"/>
          <w:sz w:val="24"/>
          <w:lang w:val="en-US" w:eastAsia="ja-JP"/>
        </w:rPr>
        <w:t>2.1.2</w:t>
      </w:r>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F106C1" w:rsidRDefault="001B2596" w:rsidP="00703616">
      <w:pPr>
        <w:tabs>
          <w:tab w:val="left" w:pos="1985"/>
        </w:tabs>
        <w:ind w:left="1983" w:hangingChars="823" w:hanging="1983"/>
        <w:rPr>
          <w:rFonts w:ascii="Arial" w:hAnsi="Arial"/>
          <w:sz w:val="24"/>
          <w:szCs w:val="24"/>
        </w:rPr>
      </w:pPr>
      <w:r w:rsidRPr="00F106C1">
        <w:rPr>
          <w:rFonts w:ascii="Arial" w:hAnsi="Arial"/>
          <w:b/>
          <w:sz w:val="24"/>
          <w:lang w:val="en-US"/>
        </w:rPr>
        <w:t>Title:</w:t>
      </w:r>
      <w:r w:rsidR="00703616" w:rsidRPr="00F106C1">
        <w:rPr>
          <w:rFonts w:ascii="Arial" w:hAnsi="Arial"/>
          <w:sz w:val="24"/>
          <w:lang w:val="en-US"/>
        </w:rPr>
        <w:tab/>
      </w:r>
      <w:r w:rsidR="00535D3F">
        <w:rPr>
          <w:rFonts w:ascii="Arial" w:hAnsi="Arial" w:hint="eastAsia"/>
          <w:sz w:val="24"/>
          <w:lang w:val="en-US" w:eastAsia="ja-JP"/>
        </w:rPr>
        <w:t>C</w:t>
      </w:r>
      <w:r w:rsidR="00304BE9" w:rsidRPr="00304BE9">
        <w:rPr>
          <w:rFonts w:ascii="Arial" w:hAnsi="Arial"/>
          <w:sz w:val="24"/>
          <w:lang w:val="en-US" w:eastAsia="ja-JP"/>
        </w:rPr>
        <w:t xml:space="preserve">odebook </w:t>
      </w:r>
      <w:r w:rsidR="00295F5C">
        <w:rPr>
          <w:rFonts w:ascii="Arial" w:hAnsi="Arial" w:hint="eastAsia"/>
          <w:sz w:val="24"/>
          <w:lang w:val="en-US" w:eastAsia="ja-JP"/>
        </w:rPr>
        <w:t>design</w:t>
      </w:r>
      <w:r w:rsidR="00304BE9" w:rsidRPr="00304BE9">
        <w:rPr>
          <w:rFonts w:ascii="Arial" w:hAnsi="Arial"/>
          <w:sz w:val="24"/>
          <w:lang w:val="en-US" w:eastAsia="ja-JP"/>
        </w:rPr>
        <w:t xml:space="preserve"> for uplink</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630707" w:rsidRPr="00294A34" w:rsidRDefault="00547346" w:rsidP="00010550">
      <w:pPr>
        <w:ind w:firstLineChars="50" w:firstLine="100"/>
        <w:jc w:val="both"/>
        <w:rPr>
          <w:lang w:val="en-US" w:eastAsia="ja-JP"/>
        </w:rPr>
      </w:pPr>
      <w:r w:rsidRPr="00294A34">
        <w:rPr>
          <w:rFonts w:hint="eastAsia"/>
          <w:lang w:val="en-US" w:eastAsia="ja-JP"/>
        </w:rPr>
        <w:t>In RAN1</w:t>
      </w:r>
      <w:r w:rsidR="0093419D" w:rsidRPr="00294A34">
        <w:rPr>
          <w:rFonts w:hint="eastAsia"/>
          <w:lang w:val="en-US" w:eastAsia="ja-JP"/>
        </w:rPr>
        <w:t>#90</w:t>
      </w:r>
      <w:r w:rsidR="00665238" w:rsidRPr="00294A34">
        <w:rPr>
          <w:rFonts w:hint="eastAsia"/>
          <w:lang w:val="en-US" w:eastAsia="ja-JP"/>
        </w:rPr>
        <w:t xml:space="preserve"> and RAN1-NR#3</w:t>
      </w:r>
      <w:r w:rsidR="0093419D" w:rsidRPr="00294A34">
        <w:rPr>
          <w:rFonts w:hint="eastAsia"/>
          <w:lang w:val="en-US" w:eastAsia="ja-JP"/>
        </w:rPr>
        <w:t xml:space="preserve">, RAN1 </w:t>
      </w:r>
      <w:r w:rsidR="0087463B" w:rsidRPr="00294A34">
        <w:rPr>
          <w:rFonts w:hint="eastAsia"/>
          <w:lang w:val="en-US" w:eastAsia="ja-JP"/>
        </w:rPr>
        <w:t>made agreements to support</w:t>
      </w:r>
      <w:r w:rsidR="00421F1C" w:rsidRPr="00294A34">
        <w:rPr>
          <w:rFonts w:hint="eastAsia"/>
          <w:lang w:val="en-US" w:eastAsia="ja-JP"/>
        </w:rPr>
        <w:t xml:space="preserve"> 2-Tx </w:t>
      </w:r>
      <w:proofErr w:type="spellStart"/>
      <w:r w:rsidR="0087463B" w:rsidRPr="00294A34">
        <w:rPr>
          <w:rFonts w:hint="eastAsia"/>
          <w:lang w:val="en-US" w:eastAsia="ja-JP"/>
        </w:rPr>
        <w:t>precoder</w:t>
      </w:r>
      <w:proofErr w:type="spellEnd"/>
      <w:r w:rsidR="0087463B" w:rsidRPr="00294A34">
        <w:rPr>
          <w:rFonts w:hint="eastAsia"/>
          <w:lang w:val="en-US" w:eastAsia="ja-JP"/>
        </w:rPr>
        <w:t xml:space="preserve"> matrices</w:t>
      </w:r>
      <w:r w:rsidR="00665238" w:rsidRPr="00294A34">
        <w:rPr>
          <w:rFonts w:hint="eastAsia"/>
          <w:lang w:val="en-US" w:eastAsia="ja-JP"/>
        </w:rPr>
        <w:t xml:space="preserve"> including rank-1and 2 transmission</w:t>
      </w:r>
      <w:r w:rsidR="0087463B" w:rsidRPr="00294A34">
        <w:rPr>
          <w:rFonts w:hint="eastAsia"/>
          <w:lang w:val="en-US" w:eastAsia="ja-JP"/>
        </w:rPr>
        <w:t xml:space="preserve"> </w:t>
      </w:r>
      <w:r w:rsidR="00B02A92" w:rsidRPr="00294A34">
        <w:rPr>
          <w:rFonts w:hint="eastAsia"/>
          <w:lang w:eastAsia="ja-JP"/>
        </w:rPr>
        <w:t>[</w:t>
      </w:r>
      <w:r w:rsidR="003D1750" w:rsidRPr="00294A34">
        <w:rPr>
          <w:rFonts w:hint="eastAsia"/>
          <w:lang w:eastAsia="ja-JP"/>
        </w:rPr>
        <w:t>1</w:t>
      </w:r>
      <w:r w:rsidR="00B02A92" w:rsidRPr="00294A34">
        <w:rPr>
          <w:rFonts w:hint="eastAsia"/>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294A34" w:rsidRPr="00294A34" w:rsidDel="00BD408E" w:rsidTr="00AB5A96">
        <w:trPr>
          <w:jc w:val="center"/>
        </w:trPr>
        <w:tc>
          <w:tcPr>
            <w:tcW w:w="9847" w:type="dxa"/>
            <w:shd w:val="clear" w:color="auto" w:fill="auto"/>
          </w:tcPr>
          <w:p w:rsidR="008D3093" w:rsidRPr="00294A34" w:rsidRDefault="008D3093" w:rsidP="008D3093">
            <w:pPr>
              <w:rPr>
                <w:sz w:val="22"/>
                <w:lang w:eastAsia="ja-JP"/>
              </w:rPr>
            </w:pPr>
            <w:r w:rsidRPr="00294A34">
              <w:rPr>
                <w:sz w:val="22"/>
                <w:highlight w:val="green"/>
                <w:lang w:eastAsia="ja-JP"/>
              </w:rPr>
              <w:t>Agreements:</w:t>
            </w:r>
          </w:p>
          <w:p w:rsidR="008D3093" w:rsidRPr="00294A34" w:rsidRDefault="008D3093" w:rsidP="0087463B">
            <w:pPr>
              <w:numPr>
                <w:ilvl w:val="0"/>
                <w:numId w:val="32"/>
              </w:numPr>
              <w:tabs>
                <w:tab w:val="left" w:pos="1440"/>
              </w:tabs>
              <w:spacing w:after="0"/>
              <w:rPr>
                <w:sz w:val="22"/>
                <w:lang w:eastAsia="x-none"/>
              </w:rPr>
            </w:pPr>
            <w:r w:rsidRPr="00294A34">
              <w:rPr>
                <w:sz w:val="22"/>
                <w:lang w:eastAsia="x-none"/>
              </w:rPr>
              <w:t xml:space="preserve">For DFT-S-OFDM, use rank 1 </w:t>
            </w:r>
            <w:proofErr w:type="spellStart"/>
            <w:r w:rsidRPr="00294A34">
              <w:rPr>
                <w:sz w:val="22"/>
                <w:lang w:eastAsia="x-none"/>
              </w:rPr>
              <w:t>precoders</w:t>
            </w:r>
            <w:proofErr w:type="spellEnd"/>
            <w:r w:rsidRPr="00294A34">
              <w:rPr>
                <w:sz w:val="22"/>
                <w:lang w:eastAsia="x-none"/>
              </w:rPr>
              <w:t xml:space="preserve"> from table below for 2 </w:t>
            </w:r>
            <w:proofErr w:type="spellStart"/>
            <w:r w:rsidRPr="00294A34">
              <w:rPr>
                <w:sz w:val="22"/>
                <w:lang w:eastAsia="x-none"/>
              </w:rPr>
              <w:t>Tx</w:t>
            </w:r>
            <w:proofErr w:type="spellEnd"/>
            <w:r w:rsidRPr="00294A34">
              <w:rPr>
                <w:sz w:val="22"/>
                <w:lang w:eastAsia="x-none"/>
              </w:rPr>
              <w:t xml:space="preserve"> with wideband TPMI only</w:t>
            </w:r>
          </w:p>
          <w:p w:rsidR="008D3093" w:rsidRPr="00294A34" w:rsidRDefault="008D3093" w:rsidP="0087463B">
            <w:pPr>
              <w:numPr>
                <w:ilvl w:val="1"/>
                <w:numId w:val="32"/>
              </w:numPr>
              <w:tabs>
                <w:tab w:val="left" w:pos="720"/>
              </w:tabs>
              <w:spacing w:after="0"/>
              <w:rPr>
                <w:sz w:val="22"/>
                <w:lang w:eastAsia="x-none"/>
              </w:rPr>
            </w:pPr>
            <w:r w:rsidRPr="00294A34">
              <w:rPr>
                <w:sz w:val="22"/>
                <w:lang w:eastAsia="x-none"/>
              </w:rPr>
              <w:t>Note: in the following table “codebook index” should be called “TPMI index”</w:t>
            </w:r>
          </w:p>
          <w:p w:rsidR="008D3093" w:rsidRPr="00294A34" w:rsidRDefault="008D3093" w:rsidP="003363AC">
            <w:pPr>
              <w:jc w:val="center"/>
              <w:rPr>
                <w:lang w:eastAsia="ja-JP"/>
              </w:rPr>
            </w:pPr>
            <w:r w:rsidRPr="00294A34">
              <w:rPr>
                <w:noProof/>
                <w:lang w:val="en-US" w:eastAsia="ja-JP"/>
              </w:rPr>
              <w:drawing>
                <wp:inline distT="0" distB="0" distL="0" distR="0" wp14:anchorId="00D1BDB5" wp14:editId="09678467">
                  <wp:extent cx="4418381" cy="2058887"/>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8578" cy="2058979"/>
                          </a:xfrm>
                          <a:prstGeom prst="rect">
                            <a:avLst/>
                          </a:prstGeom>
                          <a:noFill/>
                          <a:ln>
                            <a:noFill/>
                          </a:ln>
                        </pic:spPr>
                      </pic:pic>
                    </a:graphicData>
                  </a:graphic>
                </wp:inline>
              </w:drawing>
            </w:r>
          </w:p>
          <w:p w:rsidR="008D3093" w:rsidRPr="00294A34" w:rsidRDefault="008D3093" w:rsidP="008D3093">
            <w:pPr>
              <w:rPr>
                <w:lang w:eastAsia="ja-JP"/>
              </w:rPr>
            </w:pPr>
            <w:r w:rsidRPr="00294A34">
              <w:rPr>
                <w:highlight w:val="green"/>
                <w:lang w:eastAsia="ja-JP"/>
              </w:rPr>
              <w:t>Agreements</w:t>
            </w:r>
            <w:r w:rsidRPr="00294A34">
              <w:rPr>
                <w:lang w:eastAsia="ja-JP"/>
              </w:rPr>
              <w:t>:</w:t>
            </w:r>
          </w:p>
          <w:p w:rsidR="008D3093" w:rsidRPr="00294A34" w:rsidRDefault="008D3093" w:rsidP="0087463B">
            <w:pPr>
              <w:numPr>
                <w:ilvl w:val="0"/>
                <w:numId w:val="32"/>
              </w:numPr>
              <w:spacing w:after="0"/>
            </w:pPr>
            <w:r w:rsidRPr="00294A34">
              <w:t>For CP-OFDM</w:t>
            </w:r>
          </w:p>
          <w:p w:rsidR="008D3093" w:rsidRPr="00294A34" w:rsidRDefault="008D3093" w:rsidP="0087463B">
            <w:pPr>
              <w:numPr>
                <w:ilvl w:val="1"/>
                <w:numId w:val="32"/>
              </w:numPr>
              <w:tabs>
                <w:tab w:val="left" w:pos="720"/>
              </w:tabs>
              <w:spacing w:after="0"/>
            </w:pPr>
            <w:r w:rsidRPr="00294A34">
              <w:t>At least TPMI indices 0-3 for rank 1 and TPMI indices 0 and 1 for rank 2 are used</w:t>
            </w:r>
          </w:p>
          <w:p w:rsidR="008D3093" w:rsidRPr="00294A34" w:rsidRDefault="008D3093" w:rsidP="0087463B">
            <w:pPr>
              <w:numPr>
                <w:ilvl w:val="1"/>
                <w:numId w:val="32"/>
              </w:numPr>
              <w:tabs>
                <w:tab w:val="left" w:pos="720"/>
              </w:tabs>
              <w:spacing w:after="0"/>
            </w:pPr>
            <w:r w:rsidRPr="00294A34">
              <w:t xml:space="preserve">One of the two following Antenna port selection mechanisms is supported; </w:t>
            </w:r>
          </w:p>
          <w:p w:rsidR="008D3093" w:rsidRPr="00294A34" w:rsidRDefault="008D3093" w:rsidP="0087463B">
            <w:pPr>
              <w:numPr>
                <w:ilvl w:val="2"/>
                <w:numId w:val="32"/>
              </w:numPr>
              <w:tabs>
                <w:tab w:val="left" w:pos="720"/>
              </w:tabs>
              <w:spacing w:after="0"/>
            </w:pPr>
            <w:r w:rsidRPr="00294A34">
              <w:t>Decide among the two alternatives in RAN1# 90bis</w:t>
            </w:r>
          </w:p>
          <w:p w:rsidR="008D3093" w:rsidRPr="00294A34" w:rsidRDefault="008D3093" w:rsidP="0087463B">
            <w:pPr>
              <w:numPr>
                <w:ilvl w:val="2"/>
                <w:numId w:val="32"/>
              </w:numPr>
              <w:tabs>
                <w:tab w:val="left" w:pos="720"/>
              </w:tabs>
              <w:spacing w:after="0"/>
            </w:pPr>
            <w:r w:rsidRPr="00294A34">
              <w:t>Alt 1: TPMI indices 4 and 5 for rank 1, and 2 for rank 2, from the above table are used for CP-OFDM</w:t>
            </w:r>
          </w:p>
          <w:p w:rsidR="007B340D" w:rsidRPr="00294A34" w:rsidDel="00BD408E" w:rsidRDefault="008D3093" w:rsidP="00A46A94">
            <w:pPr>
              <w:numPr>
                <w:ilvl w:val="2"/>
                <w:numId w:val="32"/>
              </w:numPr>
              <w:tabs>
                <w:tab w:val="left" w:pos="720"/>
              </w:tabs>
              <w:spacing w:after="0"/>
              <w:rPr>
                <w:lang w:val="en-US" w:eastAsia="x-none"/>
              </w:rPr>
            </w:pPr>
            <w:r w:rsidRPr="00294A34">
              <w:t>Alt 2: SRI indicates selected antenna ports</w:t>
            </w:r>
          </w:p>
        </w:tc>
      </w:tr>
    </w:tbl>
    <w:p w:rsidR="00881AB4" w:rsidRDefault="00881AB4" w:rsidP="005845FF">
      <w:pPr>
        <w:spacing w:before="240"/>
        <w:jc w:val="both"/>
        <w:rPr>
          <w:lang w:eastAsia="ja-JP"/>
        </w:rPr>
      </w:pPr>
      <w:r w:rsidRPr="00294A34">
        <w:rPr>
          <w:rFonts w:hint="eastAsia"/>
          <w:lang w:val="en-US" w:eastAsia="ja-JP"/>
        </w:rPr>
        <w:t xml:space="preserve">In RAN1-NR#3, RAN1 made agreements to support </w:t>
      </w:r>
      <w:proofErr w:type="spellStart"/>
      <w:r w:rsidRPr="00294A34">
        <w:rPr>
          <w:rFonts w:hint="eastAsia"/>
          <w:lang w:val="en-US" w:eastAsia="ja-JP"/>
        </w:rPr>
        <w:t>precoder</w:t>
      </w:r>
      <w:proofErr w:type="spellEnd"/>
      <w:r w:rsidRPr="00294A34">
        <w:rPr>
          <w:rFonts w:hint="eastAsia"/>
          <w:lang w:val="en-US" w:eastAsia="ja-JP"/>
        </w:rPr>
        <w:t xml:space="preserve"> matrices for 4-Tx DFT-S-OFDM based transmission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881AB4" w:rsidRPr="00294A34" w:rsidDel="00BD408E" w:rsidTr="00957C5F">
        <w:trPr>
          <w:jc w:val="center"/>
        </w:trPr>
        <w:tc>
          <w:tcPr>
            <w:tcW w:w="9847" w:type="dxa"/>
            <w:shd w:val="clear" w:color="auto" w:fill="auto"/>
          </w:tcPr>
          <w:p w:rsidR="00881AB4" w:rsidRPr="00294A34" w:rsidRDefault="00881AB4" w:rsidP="00957C5F">
            <w:pPr>
              <w:rPr>
                <w:b/>
                <w:lang w:eastAsia="x-none"/>
              </w:rPr>
            </w:pPr>
            <w:r w:rsidRPr="00294A34">
              <w:rPr>
                <w:b/>
                <w:highlight w:val="green"/>
                <w:lang w:eastAsia="x-none"/>
              </w:rPr>
              <w:t>Agreement:</w:t>
            </w:r>
          </w:p>
          <w:p w:rsidR="00881AB4" w:rsidRPr="00294A34" w:rsidRDefault="00881AB4" w:rsidP="00957C5F">
            <w:pPr>
              <w:numPr>
                <w:ilvl w:val="0"/>
                <w:numId w:val="32"/>
              </w:numPr>
              <w:tabs>
                <w:tab w:val="left" w:pos="1440"/>
              </w:tabs>
              <w:spacing w:after="0"/>
              <w:rPr>
                <w:lang w:val="en-US" w:eastAsia="x-none"/>
              </w:rPr>
            </w:pPr>
            <w:r w:rsidRPr="00294A34">
              <w:rPr>
                <w:lang w:val="en-US" w:eastAsia="x-none"/>
              </w:rPr>
              <w:t>For DFT-S-OFDM, support LTE 4Tx rank 1 UL codebook for TPMI 0-15</w:t>
            </w:r>
          </w:p>
          <w:p w:rsidR="00881AB4" w:rsidRPr="00294A34" w:rsidRDefault="00881AB4" w:rsidP="00957C5F">
            <w:pPr>
              <w:numPr>
                <w:ilvl w:val="1"/>
                <w:numId w:val="32"/>
              </w:numPr>
              <w:spacing w:after="0"/>
              <w:rPr>
                <w:lang w:val="en-US" w:eastAsia="x-none"/>
              </w:rPr>
            </w:pPr>
            <w:r w:rsidRPr="00294A34">
              <w:rPr>
                <w:lang w:val="en-US" w:eastAsia="x-none"/>
              </w:rPr>
              <w:t xml:space="preserve">Additional </w:t>
            </w:r>
            <w:proofErr w:type="spellStart"/>
            <w:r w:rsidRPr="00294A34">
              <w:rPr>
                <w:lang w:val="en-US" w:eastAsia="x-none"/>
              </w:rPr>
              <w:t>codewords</w:t>
            </w:r>
            <w:proofErr w:type="spellEnd"/>
            <w:r w:rsidRPr="00294A34">
              <w:rPr>
                <w:lang w:val="en-US" w:eastAsia="x-none"/>
              </w:rPr>
              <w:t xml:space="preserve"> for antenna port selection will be also supported</w:t>
            </w:r>
          </w:p>
          <w:p w:rsidR="00881AB4" w:rsidRPr="00294A34" w:rsidDel="00BD408E" w:rsidRDefault="00881AB4" w:rsidP="00957C5F">
            <w:pPr>
              <w:numPr>
                <w:ilvl w:val="1"/>
                <w:numId w:val="32"/>
              </w:numPr>
              <w:spacing w:after="0"/>
              <w:rPr>
                <w:lang w:val="en-US" w:eastAsia="x-none"/>
              </w:rPr>
            </w:pPr>
            <w:r w:rsidRPr="00294A34">
              <w:rPr>
                <w:lang w:val="en-US" w:eastAsia="x-none"/>
              </w:rPr>
              <w:t xml:space="preserve">FFS: Details on the additional </w:t>
            </w:r>
            <w:proofErr w:type="spellStart"/>
            <w:r w:rsidRPr="00294A34">
              <w:rPr>
                <w:lang w:val="en-US" w:eastAsia="x-none"/>
              </w:rPr>
              <w:t>codewords</w:t>
            </w:r>
            <w:proofErr w:type="spellEnd"/>
            <w:r w:rsidRPr="00294A34">
              <w:rPr>
                <w:lang w:val="en-US" w:eastAsia="x-none"/>
              </w:rPr>
              <w:t xml:space="preserve"> for antenna port selection (e.g. number of </w:t>
            </w:r>
            <w:proofErr w:type="spellStart"/>
            <w:r w:rsidRPr="00294A34">
              <w:rPr>
                <w:lang w:val="en-US" w:eastAsia="x-none"/>
              </w:rPr>
              <w:t>codewords</w:t>
            </w:r>
            <w:proofErr w:type="spellEnd"/>
            <w:r w:rsidRPr="00294A34">
              <w:rPr>
                <w:lang w:val="en-US" w:eastAsia="x-none"/>
              </w:rPr>
              <w:t xml:space="preserve">, scale factors, </w:t>
            </w:r>
            <w:proofErr w:type="spellStart"/>
            <w:r w:rsidRPr="00294A34">
              <w:rPr>
                <w:lang w:val="en-US" w:eastAsia="x-none"/>
              </w:rPr>
              <w:t>etc</w:t>
            </w:r>
            <w:proofErr w:type="spellEnd"/>
            <w:r w:rsidRPr="00294A34">
              <w:rPr>
                <w:lang w:val="en-US" w:eastAsia="x-none"/>
              </w:rPr>
              <w:t>)</w:t>
            </w:r>
          </w:p>
        </w:tc>
      </w:tr>
    </w:tbl>
    <w:p w:rsidR="00FA3A81" w:rsidRPr="00294A34" w:rsidRDefault="0093419D" w:rsidP="005845FF">
      <w:pPr>
        <w:spacing w:before="240"/>
        <w:jc w:val="both"/>
        <w:rPr>
          <w:lang w:val="en-US" w:eastAsia="ja-JP"/>
        </w:rPr>
      </w:pPr>
      <w:r w:rsidRPr="00294A34">
        <w:rPr>
          <w:rFonts w:hint="eastAsia"/>
          <w:lang w:eastAsia="ja-JP"/>
        </w:rPr>
        <w:t xml:space="preserve">Primary </w:t>
      </w:r>
      <w:r w:rsidRPr="00294A34">
        <w:rPr>
          <w:rFonts w:hint="eastAsia"/>
          <w:lang w:val="en-US" w:eastAsia="ja-JP"/>
        </w:rPr>
        <w:t xml:space="preserve">remaining issues are </w:t>
      </w:r>
      <w:r w:rsidR="0087463B" w:rsidRPr="00294A34">
        <w:rPr>
          <w:rFonts w:hint="eastAsia"/>
          <w:lang w:val="en-US" w:eastAsia="ja-JP"/>
        </w:rPr>
        <w:t xml:space="preserve">on </w:t>
      </w:r>
      <w:r w:rsidR="00665238" w:rsidRPr="00294A34">
        <w:rPr>
          <w:lang w:val="en-US" w:eastAsia="ja-JP"/>
        </w:rPr>
        <w:t>necessity</w:t>
      </w:r>
      <w:r w:rsidR="00665238" w:rsidRPr="00294A34">
        <w:rPr>
          <w:rFonts w:hint="eastAsia"/>
          <w:lang w:val="en-US" w:eastAsia="ja-JP"/>
        </w:rPr>
        <w:t xml:space="preserve"> of </w:t>
      </w:r>
      <w:r w:rsidR="0087463B" w:rsidRPr="00294A34">
        <w:rPr>
          <w:rFonts w:hint="eastAsia"/>
          <w:lang w:val="en-US" w:eastAsia="ja-JP"/>
        </w:rPr>
        <w:t xml:space="preserve">additional </w:t>
      </w:r>
      <w:r w:rsidRPr="00294A34">
        <w:rPr>
          <w:rFonts w:hint="eastAsia"/>
          <w:lang w:val="en-US" w:eastAsia="ja-JP"/>
        </w:rPr>
        <w:t xml:space="preserve">antenna turn-off </w:t>
      </w:r>
      <w:proofErr w:type="spellStart"/>
      <w:r w:rsidR="0087463B" w:rsidRPr="00294A34">
        <w:rPr>
          <w:rFonts w:hint="eastAsia"/>
          <w:lang w:val="en-US" w:eastAsia="ja-JP"/>
        </w:rPr>
        <w:t>precoder</w:t>
      </w:r>
      <w:proofErr w:type="spellEnd"/>
      <w:r w:rsidR="0087463B" w:rsidRPr="00294A34">
        <w:rPr>
          <w:rFonts w:hint="eastAsia"/>
          <w:lang w:val="en-US" w:eastAsia="ja-JP"/>
        </w:rPr>
        <w:t xml:space="preserve"> matrices for 2-Tx CP-OFDM </w:t>
      </w:r>
      <w:r w:rsidR="005E6482" w:rsidRPr="00294A34">
        <w:rPr>
          <w:rFonts w:hint="eastAsia"/>
          <w:lang w:val="en-US" w:eastAsia="ja-JP"/>
        </w:rPr>
        <w:t xml:space="preserve">based </w:t>
      </w:r>
      <w:r w:rsidR="00C24FFA" w:rsidRPr="00294A34">
        <w:rPr>
          <w:rFonts w:hint="eastAsia"/>
          <w:lang w:val="en-US" w:eastAsia="ja-JP"/>
        </w:rPr>
        <w:t>transmission and</w:t>
      </w:r>
      <w:r w:rsidR="00626B7D" w:rsidRPr="00294A34">
        <w:rPr>
          <w:rFonts w:hint="eastAsia"/>
          <w:lang w:val="en-US" w:eastAsia="ja-JP"/>
        </w:rPr>
        <w:t xml:space="preserve"> 4-Tx DFT-S-OFDM based transmission, and</w:t>
      </w:r>
      <w:r w:rsidR="00C24FFA" w:rsidRPr="00294A34">
        <w:rPr>
          <w:rFonts w:hint="eastAsia"/>
          <w:lang w:val="en-US" w:eastAsia="ja-JP"/>
        </w:rPr>
        <w:t xml:space="preserve"> </w:t>
      </w:r>
      <w:proofErr w:type="spellStart"/>
      <w:r w:rsidR="0087463B" w:rsidRPr="00294A34">
        <w:rPr>
          <w:rFonts w:hint="eastAsia"/>
          <w:lang w:val="en-US" w:eastAsia="ja-JP"/>
        </w:rPr>
        <w:t>precoder</w:t>
      </w:r>
      <w:proofErr w:type="spellEnd"/>
      <w:r w:rsidR="0087463B" w:rsidRPr="00294A34">
        <w:rPr>
          <w:rFonts w:hint="eastAsia"/>
          <w:lang w:val="en-US" w:eastAsia="ja-JP"/>
        </w:rPr>
        <w:t xml:space="preserve"> matrices for</w:t>
      </w:r>
      <w:r w:rsidRPr="00294A34">
        <w:rPr>
          <w:rFonts w:hint="eastAsia"/>
          <w:lang w:val="en-US" w:eastAsia="ja-JP"/>
        </w:rPr>
        <w:t xml:space="preserve"> 4</w:t>
      </w:r>
      <w:r w:rsidR="00421F1C" w:rsidRPr="00294A34">
        <w:rPr>
          <w:rFonts w:hint="eastAsia"/>
          <w:lang w:val="en-US" w:eastAsia="ja-JP"/>
        </w:rPr>
        <w:t>-Tx</w:t>
      </w:r>
      <w:r w:rsidRPr="00294A34">
        <w:rPr>
          <w:rFonts w:hint="eastAsia"/>
          <w:lang w:val="en-US" w:eastAsia="ja-JP"/>
        </w:rPr>
        <w:t xml:space="preserve"> </w:t>
      </w:r>
      <w:r w:rsidR="005E6482" w:rsidRPr="00294A34">
        <w:rPr>
          <w:rFonts w:hint="eastAsia"/>
          <w:lang w:val="en-US" w:eastAsia="ja-JP"/>
        </w:rPr>
        <w:t>CP-OFDM based transmission</w:t>
      </w:r>
      <w:r w:rsidRPr="00294A34">
        <w:rPr>
          <w:rFonts w:hint="eastAsia"/>
          <w:lang w:val="en-US" w:eastAsia="ja-JP"/>
        </w:rPr>
        <w:t>. In this contribution, we focus on them.</w:t>
      </w:r>
    </w:p>
    <w:p w:rsidR="00DF7F0B" w:rsidRPr="00294A34" w:rsidRDefault="00F00415" w:rsidP="00B24F9C">
      <w:pPr>
        <w:pStyle w:val="10"/>
        <w:tabs>
          <w:tab w:val="clear" w:pos="432"/>
          <w:tab w:val="num" w:pos="522"/>
        </w:tabs>
        <w:ind w:left="522" w:hanging="522"/>
        <w:jc w:val="both"/>
        <w:rPr>
          <w:lang w:val="en-US" w:eastAsia="ja-JP"/>
        </w:rPr>
      </w:pPr>
      <w:r w:rsidRPr="00294A34">
        <w:rPr>
          <w:rFonts w:hint="eastAsia"/>
          <w:lang w:val="en-US" w:eastAsia="ja-JP"/>
        </w:rPr>
        <w:lastRenderedPageBreak/>
        <w:t>Discussion</w:t>
      </w:r>
    </w:p>
    <w:p w:rsidR="007A576F" w:rsidRDefault="0087463B" w:rsidP="003D6E0A">
      <w:pPr>
        <w:ind w:firstLineChars="50" w:firstLine="100"/>
        <w:jc w:val="both"/>
        <w:rPr>
          <w:lang w:eastAsia="ja-JP"/>
        </w:rPr>
      </w:pPr>
      <w:r w:rsidRPr="00294A34">
        <w:rPr>
          <w:rFonts w:hint="eastAsia"/>
          <w:lang w:eastAsia="ja-JP"/>
        </w:rPr>
        <w:t>C</w:t>
      </w:r>
      <w:r w:rsidR="0093419D" w:rsidRPr="00294A34">
        <w:rPr>
          <w:rFonts w:hint="eastAsia"/>
          <w:lang w:eastAsia="ja-JP"/>
        </w:rPr>
        <w:t xml:space="preserve">odebook design has impact on </w:t>
      </w:r>
      <w:r w:rsidRPr="00294A34">
        <w:rPr>
          <w:rFonts w:hint="eastAsia"/>
          <w:lang w:eastAsia="ja-JP"/>
        </w:rPr>
        <w:t>DCI format and its payload size.</w:t>
      </w:r>
      <w:r w:rsidR="0093419D" w:rsidRPr="00294A34">
        <w:rPr>
          <w:rFonts w:hint="eastAsia"/>
          <w:lang w:eastAsia="ja-JP"/>
        </w:rPr>
        <w:t xml:space="preserve"> RAN1 </w:t>
      </w:r>
      <w:r w:rsidR="007449F2" w:rsidRPr="00294A34">
        <w:rPr>
          <w:rFonts w:hint="eastAsia"/>
          <w:lang w:eastAsia="ja-JP"/>
        </w:rPr>
        <w:t>have</w:t>
      </w:r>
      <w:r w:rsidRPr="00294A34">
        <w:rPr>
          <w:rFonts w:hint="eastAsia"/>
          <w:lang w:eastAsia="ja-JP"/>
        </w:rPr>
        <w:t xml:space="preserve"> to take it</w:t>
      </w:r>
      <w:r w:rsidR="0093419D" w:rsidRPr="00294A34">
        <w:rPr>
          <w:rFonts w:hint="eastAsia"/>
          <w:lang w:eastAsia="ja-JP"/>
        </w:rPr>
        <w:t xml:space="preserve"> into consideration when discussing codebook design. One possible option is to use a common DCI format for CP-OFDM and DFT-S-OFDM </w:t>
      </w:r>
      <w:r w:rsidR="00626B7D" w:rsidRPr="00294A34">
        <w:rPr>
          <w:rFonts w:hint="eastAsia"/>
          <w:lang w:eastAsia="ja-JP"/>
        </w:rPr>
        <w:t xml:space="preserve">based </w:t>
      </w:r>
      <w:r w:rsidR="0093419D" w:rsidRPr="00294A34">
        <w:rPr>
          <w:rFonts w:hint="eastAsia"/>
          <w:lang w:eastAsia="ja-JP"/>
        </w:rPr>
        <w:t xml:space="preserve">transmission. Another option is to use separate DCI format for each waveform. </w:t>
      </w:r>
      <w:r w:rsidR="007A576F">
        <w:rPr>
          <w:rFonts w:hint="eastAsia"/>
          <w:lang w:eastAsia="ja-JP"/>
        </w:rPr>
        <w:t>In RAN1-NR#3, waveform related signalling was discussed and following options were agreed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A576F" w:rsidRPr="00294A34" w:rsidDel="00BD408E" w:rsidTr="00957C5F">
        <w:trPr>
          <w:jc w:val="center"/>
        </w:trPr>
        <w:tc>
          <w:tcPr>
            <w:tcW w:w="9847" w:type="dxa"/>
            <w:shd w:val="clear" w:color="auto" w:fill="auto"/>
          </w:tcPr>
          <w:p w:rsidR="007A576F" w:rsidRPr="00AD5415" w:rsidRDefault="007A576F" w:rsidP="007A576F">
            <w:r w:rsidRPr="00AD5415">
              <w:rPr>
                <w:highlight w:val="green"/>
              </w:rPr>
              <w:t>Agreements</w:t>
            </w:r>
            <w:r w:rsidRPr="00AD5415">
              <w:t>:</w:t>
            </w:r>
          </w:p>
          <w:p w:rsidR="007A576F" w:rsidRPr="00AD5415" w:rsidRDefault="007A576F" w:rsidP="007A576F">
            <w:pPr>
              <w:numPr>
                <w:ilvl w:val="0"/>
                <w:numId w:val="44"/>
              </w:numPr>
              <w:tabs>
                <w:tab w:val="left" w:pos="1440"/>
              </w:tabs>
              <w:spacing w:after="0"/>
              <w:rPr>
                <w:lang w:val="en-US"/>
              </w:rPr>
            </w:pPr>
            <w:r w:rsidRPr="00AD5415">
              <w:rPr>
                <w:rFonts w:hint="eastAsia"/>
                <w:lang w:val="en-US"/>
              </w:rPr>
              <w:t xml:space="preserve">For UL transmission with grant, </w:t>
            </w:r>
            <w:r w:rsidRPr="00AD5415">
              <w:rPr>
                <w:lang w:val="en-US"/>
              </w:rPr>
              <w:t>to down-select (including possible combinations) from:</w:t>
            </w:r>
          </w:p>
          <w:p w:rsidR="007A576F" w:rsidRPr="00AD5415" w:rsidRDefault="007A576F" w:rsidP="007A576F">
            <w:pPr>
              <w:numPr>
                <w:ilvl w:val="1"/>
                <w:numId w:val="44"/>
              </w:numPr>
              <w:tabs>
                <w:tab w:val="left" w:pos="1440"/>
              </w:tabs>
              <w:spacing w:after="0"/>
              <w:rPr>
                <w:lang w:val="en-US"/>
              </w:rPr>
            </w:pPr>
            <w:r w:rsidRPr="00AD5415">
              <w:rPr>
                <w:rFonts w:hint="eastAsia"/>
                <w:lang w:val="en-US"/>
              </w:rPr>
              <w:t>Option 1: waveform type is determined from DCI</w:t>
            </w:r>
          </w:p>
          <w:p w:rsidR="007A576F" w:rsidRPr="00AD5415" w:rsidRDefault="007A576F" w:rsidP="007A576F">
            <w:pPr>
              <w:numPr>
                <w:ilvl w:val="2"/>
                <w:numId w:val="44"/>
              </w:numPr>
              <w:tabs>
                <w:tab w:val="left" w:pos="1440"/>
              </w:tabs>
              <w:spacing w:after="0"/>
              <w:rPr>
                <w:lang w:val="en-US"/>
              </w:rPr>
            </w:pPr>
            <w:r w:rsidRPr="00AD5415">
              <w:rPr>
                <w:rFonts w:hint="eastAsia"/>
                <w:lang w:val="en-US"/>
              </w:rPr>
              <w:t>1-1: Explicit 1-bit field in the UL grant</w:t>
            </w:r>
          </w:p>
          <w:p w:rsidR="007A576F" w:rsidRPr="00AD5415" w:rsidRDefault="007A576F" w:rsidP="007A576F">
            <w:pPr>
              <w:numPr>
                <w:ilvl w:val="2"/>
                <w:numId w:val="44"/>
              </w:numPr>
              <w:tabs>
                <w:tab w:val="left" w:pos="1440"/>
              </w:tabs>
              <w:spacing w:after="0"/>
              <w:rPr>
                <w:lang w:val="en-US"/>
              </w:rPr>
            </w:pPr>
            <w:r w:rsidRPr="00AD5415">
              <w:rPr>
                <w:rFonts w:hint="eastAsia"/>
                <w:lang w:val="en-US"/>
              </w:rPr>
              <w:t>1-2: Implicitly derived by other information</w:t>
            </w:r>
          </w:p>
          <w:p w:rsidR="007A576F" w:rsidRPr="00AD5415" w:rsidRDefault="007A576F" w:rsidP="007A576F">
            <w:pPr>
              <w:numPr>
                <w:ilvl w:val="3"/>
                <w:numId w:val="44"/>
              </w:numPr>
              <w:tabs>
                <w:tab w:val="left" w:pos="1440"/>
              </w:tabs>
              <w:spacing w:after="0"/>
              <w:rPr>
                <w:lang w:val="en-US"/>
              </w:rPr>
            </w:pPr>
            <w:r w:rsidRPr="00AD5415">
              <w:rPr>
                <w:rFonts w:hint="eastAsia"/>
                <w:lang w:val="en-US"/>
              </w:rPr>
              <w:t>1-2-1: Some entries of MCS table are for DFT-s-OFDM for 1 layer transmission, while others for CP-OFDM</w:t>
            </w:r>
          </w:p>
          <w:p w:rsidR="007A576F" w:rsidRPr="00AD5415" w:rsidRDefault="007A576F" w:rsidP="007A576F">
            <w:pPr>
              <w:numPr>
                <w:ilvl w:val="3"/>
                <w:numId w:val="44"/>
              </w:numPr>
              <w:tabs>
                <w:tab w:val="left" w:pos="1440"/>
              </w:tabs>
              <w:spacing w:after="0"/>
              <w:rPr>
                <w:lang w:val="en-US"/>
              </w:rPr>
            </w:pPr>
            <w:r w:rsidRPr="00AD5415">
              <w:rPr>
                <w:rFonts w:hint="eastAsia"/>
                <w:lang w:val="en-US"/>
              </w:rPr>
              <w:t>1-2-2: Based on the different DCI sizes</w:t>
            </w:r>
          </w:p>
          <w:p w:rsidR="007A576F" w:rsidRPr="00AD5415" w:rsidRDefault="007A576F" w:rsidP="007A576F">
            <w:pPr>
              <w:numPr>
                <w:ilvl w:val="3"/>
                <w:numId w:val="44"/>
              </w:numPr>
              <w:tabs>
                <w:tab w:val="left" w:pos="1440"/>
              </w:tabs>
              <w:spacing w:after="0"/>
              <w:rPr>
                <w:lang w:val="en-US"/>
              </w:rPr>
            </w:pPr>
            <w:r w:rsidRPr="00AD5415">
              <w:rPr>
                <w:rFonts w:hint="eastAsia"/>
                <w:lang w:val="en-US"/>
              </w:rPr>
              <w:t>1-2-3: Based on the search space where the UL grant is detected</w:t>
            </w:r>
          </w:p>
          <w:p w:rsidR="007A576F" w:rsidRPr="00AD5415" w:rsidRDefault="007A576F" w:rsidP="007A576F">
            <w:pPr>
              <w:numPr>
                <w:ilvl w:val="2"/>
                <w:numId w:val="44"/>
              </w:numPr>
              <w:tabs>
                <w:tab w:val="left" w:pos="1440"/>
              </w:tabs>
              <w:spacing w:after="0"/>
              <w:rPr>
                <w:lang w:val="en-US"/>
              </w:rPr>
            </w:pPr>
            <w:r w:rsidRPr="00AD5415">
              <w:rPr>
                <w:rFonts w:hint="eastAsia"/>
                <w:lang w:val="en-US"/>
              </w:rPr>
              <w:t xml:space="preserve">FFS: the DCI-based determination is always enabled or is enabled/disabled by RRC </w:t>
            </w:r>
            <w:proofErr w:type="spellStart"/>
            <w:r w:rsidRPr="00AD5415">
              <w:rPr>
                <w:rFonts w:hint="eastAsia"/>
                <w:lang w:val="en-US"/>
              </w:rPr>
              <w:t>signalling</w:t>
            </w:r>
            <w:proofErr w:type="spellEnd"/>
          </w:p>
          <w:p w:rsidR="007A576F" w:rsidRPr="00AD5415" w:rsidRDefault="007A576F" w:rsidP="007A576F">
            <w:pPr>
              <w:numPr>
                <w:ilvl w:val="1"/>
                <w:numId w:val="44"/>
              </w:numPr>
              <w:tabs>
                <w:tab w:val="left" w:pos="1440"/>
              </w:tabs>
              <w:spacing w:after="0"/>
              <w:rPr>
                <w:lang w:val="en-US"/>
              </w:rPr>
            </w:pPr>
            <w:r w:rsidRPr="00AD5415">
              <w:rPr>
                <w:rFonts w:hint="eastAsia"/>
                <w:lang w:val="en-US"/>
              </w:rPr>
              <w:t>Option 2: waveform type is configured by UE-specific RRC</w:t>
            </w:r>
          </w:p>
          <w:p w:rsidR="007A576F" w:rsidRPr="00AD5415" w:rsidRDefault="007A576F" w:rsidP="007A576F">
            <w:pPr>
              <w:numPr>
                <w:ilvl w:val="1"/>
                <w:numId w:val="44"/>
              </w:numPr>
              <w:tabs>
                <w:tab w:val="left" w:pos="1440"/>
              </w:tabs>
              <w:spacing w:after="0"/>
              <w:rPr>
                <w:lang w:val="en-US"/>
              </w:rPr>
            </w:pPr>
            <w:r w:rsidRPr="00AD5415">
              <w:rPr>
                <w:rFonts w:hint="eastAsia"/>
                <w:lang w:val="en-US"/>
              </w:rPr>
              <w:t>Option 3: waveform type follows the information by RMSI for Msg3</w:t>
            </w:r>
          </w:p>
          <w:p w:rsidR="007A576F" w:rsidRPr="00AD5415" w:rsidRDefault="007A576F" w:rsidP="007A576F">
            <w:pPr>
              <w:numPr>
                <w:ilvl w:val="1"/>
                <w:numId w:val="44"/>
              </w:numPr>
              <w:tabs>
                <w:tab w:val="left" w:pos="1440"/>
              </w:tabs>
              <w:spacing w:after="0"/>
              <w:rPr>
                <w:lang w:val="en-US"/>
              </w:rPr>
            </w:pPr>
            <w:r w:rsidRPr="00AD5415">
              <w:rPr>
                <w:rFonts w:hint="eastAsia"/>
                <w:lang w:val="en-US"/>
              </w:rPr>
              <w:t>Option 4: waveform type is indicated by MAC CE</w:t>
            </w:r>
          </w:p>
          <w:p w:rsidR="007A576F" w:rsidRPr="00AD5415" w:rsidRDefault="007A576F" w:rsidP="007A576F">
            <w:pPr>
              <w:numPr>
                <w:ilvl w:val="1"/>
                <w:numId w:val="44"/>
              </w:numPr>
              <w:tabs>
                <w:tab w:val="left" w:pos="1440"/>
              </w:tabs>
              <w:spacing w:after="0"/>
              <w:rPr>
                <w:lang w:val="en-US"/>
              </w:rPr>
            </w:pPr>
            <w:r w:rsidRPr="00AD5415">
              <w:rPr>
                <w:rFonts w:hint="eastAsia"/>
                <w:lang w:val="en-US"/>
              </w:rPr>
              <w:t>Note: For Msg3, waveform is informed by the RMSI</w:t>
            </w:r>
          </w:p>
          <w:p w:rsidR="007A576F" w:rsidRPr="00A46A94" w:rsidDel="00BD408E" w:rsidRDefault="007A576F" w:rsidP="00A46A94">
            <w:pPr>
              <w:numPr>
                <w:ilvl w:val="2"/>
                <w:numId w:val="44"/>
              </w:numPr>
              <w:tabs>
                <w:tab w:val="left" w:pos="1440"/>
              </w:tabs>
              <w:spacing w:after="0"/>
              <w:rPr>
                <w:lang w:val="en-US"/>
              </w:rPr>
            </w:pPr>
            <w:r w:rsidRPr="00AD5415">
              <w:rPr>
                <w:rFonts w:hint="eastAsia"/>
                <w:lang w:val="en-US"/>
              </w:rPr>
              <w:t>If no agreement is done, all UE follows the information by the RMSI</w:t>
            </w:r>
          </w:p>
        </w:tc>
      </w:tr>
    </w:tbl>
    <w:p w:rsidR="004B1AFC" w:rsidRPr="004B1AFC" w:rsidRDefault="004B1AFC" w:rsidP="00A46A94">
      <w:pPr>
        <w:spacing w:before="240"/>
        <w:jc w:val="both"/>
        <w:rPr>
          <w:lang w:val="en-US" w:eastAsia="ja-JP"/>
        </w:rPr>
      </w:pPr>
      <w:r>
        <w:rPr>
          <w:rFonts w:hint="eastAsia"/>
          <w:lang w:val="en-US" w:eastAsia="ja-JP"/>
        </w:rPr>
        <w:t>If option 1-2-3 is supported, DCI format should be common for both waveforms. If other option</w:t>
      </w:r>
      <w:r w:rsidR="00D608F8">
        <w:rPr>
          <w:rFonts w:hint="eastAsia"/>
          <w:lang w:val="en-US" w:eastAsia="ja-JP"/>
        </w:rPr>
        <w:t>, e.g., option 1-1, 2, 3 or 4,</w:t>
      </w:r>
      <w:r>
        <w:rPr>
          <w:rFonts w:hint="eastAsia"/>
          <w:lang w:val="en-US" w:eastAsia="ja-JP"/>
        </w:rPr>
        <w:t xml:space="preserve"> is supported, </w:t>
      </w:r>
      <w:r w:rsidR="00B94860">
        <w:rPr>
          <w:rFonts w:hint="eastAsia"/>
          <w:lang w:val="en-US" w:eastAsia="ja-JP"/>
        </w:rPr>
        <w:t>DCI format can be different for each</w:t>
      </w:r>
      <w:r>
        <w:rPr>
          <w:rFonts w:hint="eastAsia"/>
          <w:lang w:val="en-US" w:eastAsia="ja-JP"/>
        </w:rPr>
        <w:t xml:space="preserve"> waveform. From our perspective, option 1-2-3 seems to be redundant, because waveform switching doesn</w:t>
      </w:r>
      <w:r>
        <w:rPr>
          <w:lang w:val="en-US" w:eastAsia="ja-JP"/>
        </w:rPr>
        <w:t>’</w:t>
      </w:r>
      <w:r>
        <w:rPr>
          <w:rFonts w:hint="eastAsia"/>
          <w:lang w:val="en-US" w:eastAsia="ja-JP"/>
        </w:rPr>
        <w:t xml:space="preserve">t occur when UE is located at cell center. Therefore, assuming </w:t>
      </w:r>
      <w:r w:rsidR="00B94860">
        <w:rPr>
          <w:rFonts w:hint="eastAsia"/>
          <w:lang w:val="en-US" w:eastAsia="ja-JP"/>
        </w:rPr>
        <w:t xml:space="preserve">to support </w:t>
      </w:r>
      <w:r>
        <w:rPr>
          <w:rFonts w:hint="eastAsia"/>
          <w:lang w:val="en-US" w:eastAsia="ja-JP"/>
        </w:rPr>
        <w:t xml:space="preserve">other options, </w:t>
      </w:r>
      <w:r w:rsidR="00B94860">
        <w:rPr>
          <w:rFonts w:hint="eastAsia"/>
          <w:lang w:val="en-US" w:eastAsia="ja-JP"/>
        </w:rPr>
        <w:t xml:space="preserve">we assume </w:t>
      </w:r>
      <w:r>
        <w:rPr>
          <w:rFonts w:hint="eastAsia"/>
          <w:lang w:val="en-US" w:eastAsia="ja-JP"/>
        </w:rPr>
        <w:t xml:space="preserve">different DCI format can be </w:t>
      </w:r>
      <w:bookmarkStart w:id="0" w:name="_GoBack"/>
      <w:bookmarkEnd w:id="0"/>
      <w:r>
        <w:rPr>
          <w:rFonts w:hint="eastAsia"/>
          <w:lang w:val="en-US" w:eastAsia="ja-JP"/>
        </w:rPr>
        <w:t xml:space="preserve">used for each waveform. In that case, RAN1 should be careful about introducing additional </w:t>
      </w:r>
      <w:proofErr w:type="spellStart"/>
      <w:r>
        <w:rPr>
          <w:rFonts w:hint="eastAsia"/>
          <w:lang w:val="en-US" w:eastAsia="ja-JP"/>
        </w:rPr>
        <w:t>precoder</w:t>
      </w:r>
      <w:proofErr w:type="spellEnd"/>
      <w:r>
        <w:rPr>
          <w:rFonts w:hint="eastAsia"/>
          <w:lang w:val="en-US" w:eastAsia="ja-JP"/>
        </w:rPr>
        <w:t xml:space="preserve"> matrices, e.g., antenna turn-off</w:t>
      </w:r>
      <w:r w:rsidR="009343F1">
        <w:rPr>
          <w:rFonts w:hint="eastAsia"/>
          <w:lang w:val="en-US" w:eastAsia="ja-JP"/>
        </w:rPr>
        <w:t xml:space="preserve"> for CP-OFDM based transmission</w:t>
      </w:r>
      <w:r>
        <w:rPr>
          <w:rFonts w:hint="eastAsia"/>
          <w:lang w:val="en-US" w:eastAsia="ja-JP"/>
        </w:rPr>
        <w:t xml:space="preserve">, </w:t>
      </w:r>
      <w:r w:rsidR="00B94860">
        <w:rPr>
          <w:rFonts w:hint="eastAsia"/>
          <w:lang w:val="en-US" w:eastAsia="ja-JP"/>
        </w:rPr>
        <w:t>in order to keep</w:t>
      </w:r>
      <w:r>
        <w:rPr>
          <w:rFonts w:hint="eastAsia"/>
          <w:lang w:val="en-US" w:eastAsia="ja-JP"/>
        </w:rPr>
        <w:t xml:space="preserve"> DCI payload size </w:t>
      </w:r>
      <w:r w:rsidR="00B94860">
        <w:rPr>
          <w:rFonts w:hint="eastAsia"/>
          <w:lang w:val="en-US" w:eastAsia="ja-JP"/>
        </w:rPr>
        <w:t>low</w:t>
      </w:r>
      <w:r>
        <w:rPr>
          <w:rFonts w:hint="eastAsia"/>
          <w:lang w:val="en-US" w:eastAsia="ja-JP"/>
        </w:rPr>
        <w:t>.</w:t>
      </w:r>
      <w:r w:rsidR="009343F1">
        <w:rPr>
          <w:rFonts w:hint="eastAsia"/>
          <w:lang w:val="en-US" w:eastAsia="ja-JP"/>
        </w:rPr>
        <w:t xml:space="preserve"> Although antenna turn-off would be beneficial for DFT-S-OFDM based transmission in order to utilize transmission power efficiently in power-limited case, as far as CP-OFDM is concerned the benefit is unclear.</w:t>
      </w:r>
    </w:p>
    <w:p w:rsidR="0093419D" w:rsidRPr="00294A34" w:rsidRDefault="0093419D" w:rsidP="0093419D">
      <w:pPr>
        <w:ind w:leftChars="71" w:left="1415" w:hangingChars="634" w:hanging="1273"/>
        <w:jc w:val="both"/>
        <w:rPr>
          <w:b/>
          <w:i/>
          <w:lang w:val="en-US" w:eastAsia="ja-JP"/>
        </w:rPr>
      </w:pPr>
      <w:r w:rsidRPr="00294A34">
        <w:rPr>
          <w:rFonts w:hint="eastAsia"/>
          <w:b/>
          <w:i/>
          <w:lang w:val="en-US" w:eastAsia="ja-JP"/>
        </w:rPr>
        <w:t xml:space="preserve">Observation 1: Codebook design depends on whether common DCI is used </w:t>
      </w:r>
      <w:r w:rsidR="0017080E">
        <w:rPr>
          <w:rFonts w:hint="eastAsia"/>
          <w:b/>
          <w:i/>
          <w:lang w:val="en-US" w:eastAsia="ja-JP"/>
        </w:rPr>
        <w:t>for both</w:t>
      </w:r>
      <w:r w:rsidRPr="00294A34">
        <w:rPr>
          <w:rFonts w:hint="eastAsia"/>
          <w:b/>
          <w:i/>
          <w:lang w:val="en-US" w:eastAsia="ja-JP"/>
        </w:rPr>
        <w:t xml:space="preserve"> CP-OFDM and DFT-S-OFDM</w:t>
      </w:r>
      <w:r w:rsidR="00B94860">
        <w:rPr>
          <w:rFonts w:hint="eastAsia"/>
          <w:b/>
          <w:i/>
          <w:lang w:val="en-US" w:eastAsia="ja-JP"/>
        </w:rPr>
        <w:t xml:space="preserve"> based transmission</w:t>
      </w:r>
      <w:r w:rsidRPr="00294A34">
        <w:rPr>
          <w:rFonts w:hint="eastAsia"/>
          <w:b/>
          <w:i/>
          <w:lang w:val="en-US" w:eastAsia="ja-JP"/>
        </w:rPr>
        <w:t>.</w:t>
      </w:r>
      <w:r w:rsidRPr="00294A34">
        <w:t xml:space="preserve"> </w:t>
      </w:r>
      <w:r w:rsidRPr="00294A34">
        <w:rPr>
          <w:b/>
          <w:i/>
          <w:lang w:val="en-US" w:eastAsia="ja-JP"/>
        </w:rPr>
        <w:t xml:space="preserve">If separate DCI formats </w:t>
      </w:r>
      <w:r w:rsidR="0017080E">
        <w:rPr>
          <w:rFonts w:hint="eastAsia"/>
          <w:b/>
          <w:i/>
          <w:lang w:val="en-US" w:eastAsia="ja-JP"/>
        </w:rPr>
        <w:t>are</w:t>
      </w:r>
      <w:r w:rsidRPr="00294A34">
        <w:rPr>
          <w:b/>
          <w:i/>
          <w:lang w:val="en-US" w:eastAsia="ja-JP"/>
        </w:rPr>
        <w:t xml:space="preserve"> supported, </w:t>
      </w:r>
      <w:r w:rsidR="004B1AFC" w:rsidRPr="004B1AFC">
        <w:rPr>
          <w:b/>
          <w:i/>
          <w:lang w:val="en-US" w:eastAsia="ja-JP"/>
        </w:rPr>
        <w:t xml:space="preserve">RAN1 should be careful about introducing additional </w:t>
      </w:r>
      <w:proofErr w:type="spellStart"/>
      <w:r w:rsidR="004B1AFC" w:rsidRPr="004B1AFC">
        <w:rPr>
          <w:b/>
          <w:i/>
          <w:lang w:val="en-US" w:eastAsia="ja-JP"/>
        </w:rPr>
        <w:t>precoder</w:t>
      </w:r>
      <w:proofErr w:type="spellEnd"/>
      <w:r w:rsidR="004B1AFC" w:rsidRPr="004B1AFC">
        <w:rPr>
          <w:b/>
          <w:i/>
          <w:lang w:val="en-US" w:eastAsia="ja-JP"/>
        </w:rPr>
        <w:t xml:space="preserve"> matrices, e.g., for antenna turn-off, </w:t>
      </w:r>
      <w:r w:rsidR="00B94860" w:rsidRPr="00B94860">
        <w:rPr>
          <w:b/>
          <w:i/>
          <w:lang w:val="en-US" w:eastAsia="ja-JP"/>
        </w:rPr>
        <w:t>in order to keep DCI payload size low</w:t>
      </w:r>
      <w:r w:rsidR="004B1AFC" w:rsidRPr="004B1AFC">
        <w:rPr>
          <w:b/>
          <w:i/>
          <w:lang w:val="en-US" w:eastAsia="ja-JP"/>
        </w:rPr>
        <w:t>.</w:t>
      </w:r>
    </w:p>
    <w:p w:rsidR="00C511FA" w:rsidRDefault="0093419D" w:rsidP="00C511FA">
      <w:pPr>
        <w:ind w:firstLineChars="50" w:firstLine="100"/>
        <w:jc w:val="both"/>
        <w:rPr>
          <w:lang w:val="en-US" w:eastAsia="ja-JP"/>
        </w:rPr>
      </w:pPr>
      <w:r w:rsidRPr="00294A34">
        <w:rPr>
          <w:rFonts w:hint="eastAsia"/>
          <w:lang w:val="en-US" w:eastAsia="ja-JP"/>
        </w:rPr>
        <w:t>Regarding 4</w:t>
      </w:r>
      <w:r w:rsidR="003F216E" w:rsidRPr="00294A34">
        <w:rPr>
          <w:rFonts w:hint="eastAsia"/>
          <w:lang w:val="en-US" w:eastAsia="ja-JP"/>
        </w:rPr>
        <w:t>-Tx</w:t>
      </w:r>
      <w:r w:rsidRPr="00294A34">
        <w:rPr>
          <w:rFonts w:hint="eastAsia"/>
          <w:lang w:val="en-US" w:eastAsia="ja-JP"/>
        </w:rPr>
        <w:t xml:space="preserve">, </w:t>
      </w:r>
      <w:r w:rsidR="0087463B" w:rsidRPr="00294A34">
        <w:rPr>
          <w:rFonts w:hint="eastAsia"/>
          <w:lang w:val="en-US" w:eastAsia="ja-JP"/>
        </w:rPr>
        <w:t xml:space="preserve">although RAN1 agreed to support </w:t>
      </w:r>
      <w:r w:rsidR="009343F1">
        <w:rPr>
          <w:rFonts w:hint="eastAsia"/>
          <w:lang w:val="en-US" w:eastAsia="ja-JP"/>
        </w:rPr>
        <w:t xml:space="preserve">antenna turn-off </w:t>
      </w:r>
      <w:proofErr w:type="spellStart"/>
      <w:r w:rsidR="0087463B" w:rsidRPr="00294A34">
        <w:rPr>
          <w:rFonts w:hint="eastAsia"/>
          <w:lang w:val="en-US" w:eastAsia="ja-JP"/>
        </w:rPr>
        <w:t>precoder</w:t>
      </w:r>
      <w:proofErr w:type="spellEnd"/>
      <w:r w:rsidR="0087463B" w:rsidRPr="00294A34">
        <w:rPr>
          <w:rFonts w:hint="eastAsia"/>
          <w:lang w:val="en-US" w:eastAsia="ja-JP"/>
        </w:rPr>
        <w:t xml:space="preserve"> matrices for </w:t>
      </w:r>
      <w:r w:rsidR="009343F1">
        <w:rPr>
          <w:rFonts w:hint="eastAsia"/>
          <w:lang w:val="en-US" w:eastAsia="ja-JP"/>
        </w:rPr>
        <w:t xml:space="preserve">2-Tx </w:t>
      </w:r>
      <w:r w:rsidR="00C511FA" w:rsidRPr="00294A34">
        <w:rPr>
          <w:rFonts w:hint="eastAsia"/>
          <w:lang w:val="en-US" w:eastAsia="ja-JP"/>
        </w:rPr>
        <w:t xml:space="preserve">DFT-S-OFDM based transmission, </w:t>
      </w:r>
      <w:r w:rsidR="009343F1">
        <w:rPr>
          <w:rFonts w:hint="eastAsia"/>
          <w:lang w:val="en-US" w:eastAsia="ja-JP"/>
        </w:rPr>
        <w:t>they</w:t>
      </w:r>
      <w:r w:rsidR="009343F1">
        <w:rPr>
          <w:lang w:val="en-US" w:eastAsia="ja-JP"/>
        </w:rPr>
        <w:t>’</w:t>
      </w:r>
      <w:r w:rsidR="009343F1">
        <w:rPr>
          <w:rFonts w:hint="eastAsia"/>
          <w:lang w:val="en-US" w:eastAsia="ja-JP"/>
        </w:rPr>
        <w:t xml:space="preserve">re under discussion for 4Tx. Furthermore </w:t>
      </w:r>
      <w:r w:rsidR="0087463B" w:rsidRPr="00294A34">
        <w:rPr>
          <w:rFonts w:hint="eastAsia"/>
          <w:lang w:val="en-US" w:eastAsia="ja-JP"/>
        </w:rPr>
        <w:t xml:space="preserve">matrices for </w:t>
      </w:r>
      <w:r w:rsidR="00C511FA" w:rsidRPr="00294A34">
        <w:rPr>
          <w:rFonts w:hint="eastAsia"/>
          <w:lang w:val="en-US" w:eastAsia="ja-JP"/>
        </w:rPr>
        <w:t>CP-ODFM base</w:t>
      </w:r>
      <w:r w:rsidR="00A87FB5" w:rsidRPr="00294A34">
        <w:rPr>
          <w:rFonts w:hint="eastAsia"/>
          <w:lang w:val="en-US" w:eastAsia="ja-JP"/>
        </w:rPr>
        <w:t>d</w:t>
      </w:r>
      <w:r w:rsidR="00C511FA" w:rsidRPr="00294A34">
        <w:rPr>
          <w:rFonts w:hint="eastAsia"/>
          <w:lang w:val="en-US" w:eastAsia="ja-JP"/>
        </w:rPr>
        <w:t xml:space="preserve"> transmission, including single/</w:t>
      </w:r>
      <w:r w:rsidR="0087463B" w:rsidRPr="00294A34">
        <w:rPr>
          <w:rFonts w:hint="eastAsia"/>
          <w:lang w:val="en-US" w:eastAsia="ja-JP"/>
        </w:rPr>
        <w:t>multi-layer transmission</w:t>
      </w:r>
      <w:r w:rsidR="00C511FA" w:rsidRPr="00294A34">
        <w:rPr>
          <w:rFonts w:hint="eastAsia"/>
          <w:lang w:val="en-US" w:eastAsia="ja-JP"/>
        </w:rPr>
        <w:t>,</w:t>
      </w:r>
      <w:r w:rsidR="0087463B" w:rsidRPr="00294A34">
        <w:rPr>
          <w:rFonts w:hint="eastAsia"/>
          <w:lang w:val="en-US" w:eastAsia="ja-JP"/>
        </w:rPr>
        <w:t xml:space="preserve"> are missing. </w:t>
      </w:r>
      <w:r w:rsidR="009343F1">
        <w:rPr>
          <w:rFonts w:hint="eastAsia"/>
          <w:lang w:val="en-US" w:eastAsia="ja-JP"/>
        </w:rPr>
        <w:t>As we discussed about 2-Tx, antenna turn-off would be beneficial for rank-1 DFT-S-OFDM based transmission in order to utilize transmission power efficiently in power-limited case. Hence they should be supported for 4-Tx as well as 2-Tx, e.g., reusing Rel. 10 UL codebook. Next regarding CP-OFDM based transmission, s</w:t>
      </w:r>
      <w:r w:rsidR="00C511FA" w:rsidRPr="00294A34">
        <w:rPr>
          <w:rFonts w:hint="eastAsia"/>
          <w:lang w:val="en-US" w:eastAsia="ja-JP"/>
        </w:rPr>
        <w:t xml:space="preserve">ince UL typical operation is in multi-scattering environment with large angular spread, high </w:t>
      </w:r>
      <w:r w:rsidR="00C511FA" w:rsidRPr="00294A34">
        <w:rPr>
          <w:lang w:val="en-US" w:eastAsia="ja-JP"/>
        </w:rPr>
        <w:t xml:space="preserve">spatial correlation </w:t>
      </w:r>
      <w:r w:rsidR="004D4473" w:rsidRPr="00294A34">
        <w:rPr>
          <w:rFonts w:hint="eastAsia"/>
          <w:lang w:val="en-US" w:eastAsia="ja-JP"/>
        </w:rPr>
        <w:t>doesn</w:t>
      </w:r>
      <w:r w:rsidR="004D4473" w:rsidRPr="00294A34">
        <w:rPr>
          <w:lang w:val="en-US" w:eastAsia="ja-JP"/>
        </w:rPr>
        <w:t>’</w:t>
      </w:r>
      <w:r w:rsidR="004D4473" w:rsidRPr="00294A34">
        <w:rPr>
          <w:rFonts w:hint="eastAsia"/>
          <w:lang w:val="en-US" w:eastAsia="ja-JP"/>
        </w:rPr>
        <w:t>t need</w:t>
      </w:r>
      <w:r w:rsidR="004D4473" w:rsidRPr="00294A34">
        <w:rPr>
          <w:lang w:val="en-US" w:eastAsia="ja-JP"/>
        </w:rPr>
        <w:t xml:space="preserve"> </w:t>
      </w:r>
      <w:r w:rsidR="004D4473" w:rsidRPr="00294A34">
        <w:rPr>
          <w:rFonts w:hint="eastAsia"/>
          <w:lang w:val="en-US" w:eastAsia="ja-JP"/>
        </w:rPr>
        <w:t>to</w:t>
      </w:r>
      <w:r w:rsidR="00C511FA" w:rsidRPr="00294A34">
        <w:rPr>
          <w:lang w:val="en-US" w:eastAsia="ja-JP"/>
        </w:rPr>
        <w:t xml:space="preserve"> be assumed for the codebook. </w:t>
      </w:r>
      <w:r w:rsidR="00C511FA" w:rsidRPr="00294A34">
        <w:rPr>
          <w:rFonts w:hint="eastAsia"/>
          <w:lang w:val="en-US" w:eastAsia="ja-JP"/>
        </w:rPr>
        <w:t>In addition, for CP-OFDM transmission, PAPR is not critical issue. Therefore reusing Rel. 8 DL codebook seems to be reasonable.</w:t>
      </w:r>
    </w:p>
    <w:p w:rsidR="009343F1" w:rsidRPr="00337869" w:rsidRDefault="009343F1" w:rsidP="00337869">
      <w:pPr>
        <w:ind w:leftChars="71" w:left="1132" w:hangingChars="493" w:hanging="990"/>
        <w:jc w:val="both"/>
        <w:rPr>
          <w:b/>
          <w:i/>
          <w:lang w:val="en-US" w:eastAsia="ja-JP"/>
        </w:rPr>
      </w:pPr>
      <w:r w:rsidRPr="00294A34">
        <w:rPr>
          <w:rFonts w:hint="eastAsia"/>
          <w:b/>
          <w:i/>
          <w:lang w:val="en-US" w:eastAsia="ja-JP"/>
        </w:rPr>
        <w:t xml:space="preserve">Proposal </w:t>
      </w:r>
      <w:r>
        <w:rPr>
          <w:rFonts w:hint="eastAsia"/>
          <w:b/>
          <w:i/>
          <w:lang w:val="en-US" w:eastAsia="ja-JP"/>
        </w:rPr>
        <w:t>1: Support antenna turn-off</w:t>
      </w:r>
      <w:r w:rsidRPr="00294A34">
        <w:rPr>
          <w:rFonts w:hint="eastAsia"/>
          <w:b/>
          <w:i/>
          <w:lang w:val="en-US" w:eastAsia="ja-JP"/>
        </w:rPr>
        <w:t xml:space="preserve"> </w:t>
      </w:r>
      <w:proofErr w:type="spellStart"/>
      <w:r w:rsidRPr="00294A34">
        <w:rPr>
          <w:rFonts w:hint="eastAsia"/>
          <w:b/>
          <w:i/>
          <w:lang w:val="en-US" w:eastAsia="ja-JP"/>
        </w:rPr>
        <w:t>precoder</w:t>
      </w:r>
      <w:proofErr w:type="spellEnd"/>
      <w:r w:rsidRPr="00294A34">
        <w:rPr>
          <w:rFonts w:hint="eastAsia"/>
          <w:b/>
          <w:i/>
          <w:lang w:val="en-US" w:eastAsia="ja-JP"/>
        </w:rPr>
        <w:t xml:space="preserve"> matrices for </w:t>
      </w:r>
      <w:r>
        <w:rPr>
          <w:rFonts w:hint="eastAsia"/>
          <w:b/>
          <w:i/>
          <w:lang w:val="en-US" w:eastAsia="ja-JP"/>
        </w:rPr>
        <w:t>4-Tx DFT-S</w:t>
      </w:r>
      <w:r w:rsidRPr="00294A34">
        <w:rPr>
          <w:rFonts w:hint="eastAsia"/>
          <w:b/>
          <w:i/>
          <w:lang w:val="en-US" w:eastAsia="ja-JP"/>
        </w:rPr>
        <w:t>-OFDM based UL transmission</w:t>
      </w:r>
      <w:r w:rsidRPr="009343F1">
        <w:rPr>
          <w:b/>
          <w:i/>
          <w:lang w:val="en-US" w:eastAsia="ja-JP"/>
        </w:rPr>
        <w:t>, e.g., reusing Rel. 10 UL codebook</w:t>
      </w:r>
      <w:r w:rsidRPr="00294A34">
        <w:rPr>
          <w:rFonts w:hint="eastAsia"/>
          <w:b/>
          <w:i/>
          <w:lang w:val="en-US" w:eastAsia="ja-JP"/>
        </w:rPr>
        <w:t>.</w:t>
      </w:r>
    </w:p>
    <w:p w:rsidR="0087463B" w:rsidRPr="00294A34" w:rsidRDefault="0087463B" w:rsidP="0087463B">
      <w:pPr>
        <w:ind w:leftChars="71" w:left="1132" w:hangingChars="493" w:hanging="990"/>
        <w:jc w:val="both"/>
        <w:rPr>
          <w:b/>
          <w:i/>
          <w:lang w:val="en-US" w:eastAsia="ja-JP"/>
        </w:rPr>
      </w:pPr>
      <w:r w:rsidRPr="00294A34">
        <w:rPr>
          <w:rFonts w:hint="eastAsia"/>
          <w:b/>
          <w:i/>
          <w:lang w:val="en-US" w:eastAsia="ja-JP"/>
        </w:rPr>
        <w:t xml:space="preserve">Proposal </w:t>
      </w:r>
      <w:r w:rsidR="009343F1">
        <w:rPr>
          <w:rFonts w:hint="eastAsia"/>
          <w:b/>
          <w:i/>
          <w:lang w:val="en-US" w:eastAsia="ja-JP"/>
        </w:rPr>
        <w:t>2</w:t>
      </w:r>
      <w:r w:rsidRPr="00294A34">
        <w:rPr>
          <w:rFonts w:hint="eastAsia"/>
          <w:b/>
          <w:i/>
          <w:lang w:val="en-US" w:eastAsia="ja-JP"/>
        </w:rPr>
        <w:t xml:space="preserve">: Reuse </w:t>
      </w:r>
      <w:r w:rsidR="00C511FA" w:rsidRPr="00294A34">
        <w:rPr>
          <w:rFonts w:hint="eastAsia"/>
          <w:b/>
          <w:i/>
          <w:lang w:val="en-US" w:eastAsia="ja-JP"/>
        </w:rPr>
        <w:t>Rel. 8 DL</w:t>
      </w:r>
      <w:r w:rsidRPr="00294A34">
        <w:rPr>
          <w:rFonts w:hint="eastAsia"/>
          <w:b/>
          <w:i/>
          <w:lang w:val="en-US" w:eastAsia="ja-JP"/>
        </w:rPr>
        <w:t xml:space="preserve"> </w:t>
      </w:r>
      <w:proofErr w:type="spellStart"/>
      <w:r w:rsidRPr="00294A34">
        <w:rPr>
          <w:rFonts w:hint="eastAsia"/>
          <w:b/>
          <w:i/>
          <w:lang w:val="en-US" w:eastAsia="ja-JP"/>
        </w:rPr>
        <w:t>precoder</w:t>
      </w:r>
      <w:proofErr w:type="spellEnd"/>
      <w:r w:rsidRPr="00294A34">
        <w:rPr>
          <w:rFonts w:hint="eastAsia"/>
          <w:b/>
          <w:i/>
          <w:lang w:val="en-US" w:eastAsia="ja-JP"/>
        </w:rPr>
        <w:t xml:space="preserve"> matrices for </w:t>
      </w:r>
      <w:r w:rsidR="000B1CAB">
        <w:rPr>
          <w:rFonts w:hint="eastAsia"/>
          <w:b/>
          <w:i/>
          <w:lang w:val="en-US" w:eastAsia="ja-JP"/>
        </w:rPr>
        <w:t xml:space="preserve">4-Tx </w:t>
      </w:r>
      <w:r w:rsidR="00C511FA" w:rsidRPr="00294A34">
        <w:rPr>
          <w:rFonts w:hint="eastAsia"/>
          <w:b/>
          <w:i/>
          <w:lang w:val="en-US" w:eastAsia="ja-JP"/>
        </w:rPr>
        <w:t>CP-OFDM based UL</w:t>
      </w:r>
      <w:r w:rsidRPr="00294A34">
        <w:rPr>
          <w:rFonts w:hint="eastAsia"/>
          <w:b/>
          <w:i/>
          <w:lang w:val="en-US" w:eastAsia="ja-JP"/>
        </w:rPr>
        <w:t xml:space="preserve"> transmission.</w:t>
      </w:r>
    </w:p>
    <w:p w:rsidR="0093419D" w:rsidRPr="00294A34" w:rsidRDefault="0087463B" w:rsidP="003D6E0A">
      <w:pPr>
        <w:ind w:firstLineChars="50" w:firstLine="100"/>
        <w:jc w:val="both"/>
        <w:rPr>
          <w:lang w:val="en-US" w:eastAsia="ja-JP"/>
        </w:rPr>
      </w:pPr>
      <w:r w:rsidRPr="00294A34">
        <w:rPr>
          <w:lang w:val="en-US" w:eastAsia="ja-JP"/>
        </w:rPr>
        <w:t>Another</w:t>
      </w:r>
      <w:r w:rsidRPr="00294A34">
        <w:rPr>
          <w:rFonts w:hint="eastAsia"/>
          <w:lang w:val="en-US" w:eastAsia="ja-JP"/>
        </w:rPr>
        <w:t xml:space="preserve"> primary question</w:t>
      </w:r>
      <w:r w:rsidR="0093419D" w:rsidRPr="00294A34">
        <w:rPr>
          <w:rFonts w:hint="eastAsia"/>
          <w:lang w:val="en-US" w:eastAsia="ja-JP"/>
        </w:rPr>
        <w:t xml:space="preserve"> is whether dual-stage codebook and DCI are needed. First, </w:t>
      </w:r>
      <w:r w:rsidR="0093419D" w:rsidRPr="00294A34">
        <w:rPr>
          <w:lang w:val="en-US" w:eastAsia="ja-JP"/>
        </w:rPr>
        <w:t>regarding</w:t>
      </w:r>
      <w:r w:rsidR="0093419D" w:rsidRPr="00294A34">
        <w:rPr>
          <w:rFonts w:hint="eastAsia"/>
          <w:lang w:val="en-US" w:eastAsia="ja-JP"/>
        </w:rPr>
        <w:t xml:space="preserve"> dual-stage codebook, as fine beam is not expected with small number of antenna ports, dual-stage codebook is not needed for wide-band precoding. As far as sub-band precoding is concerned, dual-stage codebook can be considered. </w:t>
      </w:r>
      <w:r w:rsidR="008A480D" w:rsidRPr="00294A34">
        <w:rPr>
          <w:rFonts w:hint="eastAsia"/>
          <w:lang w:val="en-US" w:eastAsia="ja-JP"/>
        </w:rPr>
        <w:t xml:space="preserve">There </w:t>
      </w:r>
      <w:r w:rsidR="00903B9B" w:rsidRPr="00294A34">
        <w:rPr>
          <w:rFonts w:hint="eastAsia"/>
          <w:lang w:val="en-US" w:eastAsia="ja-JP"/>
        </w:rPr>
        <w:t>i</w:t>
      </w:r>
      <w:r w:rsidR="008A480D" w:rsidRPr="00294A34">
        <w:rPr>
          <w:rFonts w:hint="eastAsia"/>
          <w:lang w:val="en-US" w:eastAsia="ja-JP"/>
        </w:rPr>
        <w:t>s</w:t>
      </w:r>
      <w:r w:rsidR="007D7900" w:rsidRPr="00294A34">
        <w:rPr>
          <w:rFonts w:hint="eastAsia"/>
          <w:lang w:val="en-US" w:eastAsia="ja-JP"/>
        </w:rPr>
        <w:t xml:space="preserve"> an argument that dual-stage DCI for dual-stage codebook should be supported, where resource allocation is indicated in the first DCI then </w:t>
      </w:r>
      <w:r w:rsidR="008A480D" w:rsidRPr="00294A34">
        <w:rPr>
          <w:rFonts w:hint="eastAsia"/>
          <w:lang w:val="en-US" w:eastAsia="ja-JP"/>
        </w:rPr>
        <w:t>TPMIs are indicated in the second DCI [</w:t>
      </w:r>
      <w:r w:rsidRPr="00294A34">
        <w:rPr>
          <w:rFonts w:hint="eastAsia"/>
          <w:lang w:val="en-US" w:eastAsia="ja-JP"/>
        </w:rPr>
        <w:t>3</w:t>
      </w:r>
      <w:r w:rsidR="008A480D" w:rsidRPr="00294A34">
        <w:rPr>
          <w:rFonts w:hint="eastAsia"/>
          <w:lang w:val="en-US" w:eastAsia="ja-JP"/>
        </w:rPr>
        <w:t>]. Benefit of dual-stage DCI is that UE can acquire payload size of TPMIs in the first DCI. However, as it was agreed in RAN1#90 that DCI size is independent of allocated resource size, there is no motivation to support dual-stage DCI anymore. Furthermore d</w:t>
      </w:r>
      <w:r w:rsidRPr="00294A34">
        <w:rPr>
          <w:rFonts w:hint="eastAsia"/>
          <w:lang w:val="en-US" w:eastAsia="ja-JP"/>
        </w:rPr>
        <w:t>ual-stage DCI will</w:t>
      </w:r>
      <w:r w:rsidR="0093419D" w:rsidRPr="00294A34">
        <w:rPr>
          <w:rFonts w:hint="eastAsia"/>
          <w:lang w:val="en-US" w:eastAsia="ja-JP"/>
        </w:rPr>
        <w:t xml:space="preserve"> cause </w:t>
      </w:r>
      <w:r w:rsidR="0093419D" w:rsidRPr="00294A34">
        <w:rPr>
          <w:lang w:val="en-US" w:eastAsia="ja-JP"/>
        </w:rPr>
        <w:t>signaling</w:t>
      </w:r>
      <w:r w:rsidR="0093419D" w:rsidRPr="00294A34">
        <w:rPr>
          <w:rFonts w:hint="eastAsia"/>
          <w:lang w:val="en-US" w:eastAsia="ja-JP"/>
        </w:rPr>
        <w:t xml:space="preserve"> delay, which can cause performance degradation. Therefore dual-stage DCI should not be supported even if dual-stage codebook is supported for sub-band precoding.</w:t>
      </w:r>
    </w:p>
    <w:p w:rsidR="0093419D" w:rsidRPr="00294A34" w:rsidRDefault="003D6E0A" w:rsidP="0093419D">
      <w:pPr>
        <w:ind w:leftChars="71" w:left="1132" w:hangingChars="493" w:hanging="990"/>
        <w:jc w:val="both"/>
        <w:rPr>
          <w:b/>
          <w:i/>
          <w:lang w:val="en-US" w:eastAsia="ja-JP"/>
        </w:rPr>
      </w:pPr>
      <w:r w:rsidRPr="00294A34">
        <w:rPr>
          <w:rFonts w:hint="eastAsia"/>
          <w:b/>
          <w:i/>
          <w:lang w:val="en-US" w:eastAsia="ja-JP"/>
        </w:rPr>
        <w:lastRenderedPageBreak/>
        <w:t xml:space="preserve">Observation </w:t>
      </w:r>
      <w:r w:rsidR="003F216E" w:rsidRPr="00294A34">
        <w:rPr>
          <w:rFonts w:hint="eastAsia"/>
          <w:b/>
          <w:i/>
          <w:lang w:val="en-US" w:eastAsia="ja-JP"/>
        </w:rPr>
        <w:t>2</w:t>
      </w:r>
      <w:r w:rsidR="0093419D" w:rsidRPr="00294A34">
        <w:rPr>
          <w:rFonts w:hint="eastAsia"/>
          <w:b/>
          <w:i/>
          <w:lang w:val="en-US" w:eastAsia="ja-JP"/>
        </w:rPr>
        <w:t xml:space="preserve">: With small number of </w:t>
      </w:r>
      <w:proofErr w:type="spellStart"/>
      <w:proofErr w:type="gramStart"/>
      <w:r w:rsidR="0093419D" w:rsidRPr="00294A34">
        <w:rPr>
          <w:rFonts w:hint="eastAsia"/>
          <w:b/>
          <w:i/>
          <w:lang w:val="en-US" w:eastAsia="ja-JP"/>
        </w:rPr>
        <w:t>Tx</w:t>
      </w:r>
      <w:proofErr w:type="spellEnd"/>
      <w:proofErr w:type="gramEnd"/>
      <w:r w:rsidR="0093419D" w:rsidRPr="00294A34">
        <w:rPr>
          <w:rFonts w:hint="eastAsia"/>
          <w:b/>
          <w:i/>
          <w:lang w:val="en-US" w:eastAsia="ja-JP"/>
        </w:rPr>
        <w:t xml:space="preserve"> antenna</w:t>
      </w:r>
      <w:r w:rsidR="003F216E" w:rsidRPr="00294A34">
        <w:rPr>
          <w:rFonts w:hint="eastAsia"/>
          <w:b/>
          <w:i/>
          <w:lang w:val="en-US" w:eastAsia="ja-JP"/>
        </w:rPr>
        <w:t xml:space="preserve"> ports</w:t>
      </w:r>
      <w:r w:rsidR="0093419D" w:rsidRPr="00294A34">
        <w:rPr>
          <w:rFonts w:hint="eastAsia"/>
          <w:b/>
          <w:i/>
          <w:lang w:val="en-US" w:eastAsia="ja-JP"/>
        </w:rPr>
        <w:t>, e.g., 2-4, fine beam is not expected.</w:t>
      </w:r>
    </w:p>
    <w:p w:rsidR="0093419D" w:rsidRPr="00294A34" w:rsidRDefault="0093419D" w:rsidP="0093419D">
      <w:pPr>
        <w:ind w:leftChars="71" w:left="1132" w:hangingChars="493" w:hanging="990"/>
        <w:jc w:val="both"/>
        <w:rPr>
          <w:b/>
          <w:i/>
          <w:lang w:val="en-US" w:eastAsia="ja-JP"/>
        </w:rPr>
      </w:pPr>
      <w:r w:rsidRPr="00294A34">
        <w:rPr>
          <w:rFonts w:hint="eastAsia"/>
          <w:b/>
          <w:i/>
          <w:lang w:val="en-US" w:eastAsia="ja-JP"/>
        </w:rPr>
        <w:t xml:space="preserve">Proposal </w:t>
      </w:r>
      <w:r w:rsidR="009343F1">
        <w:rPr>
          <w:rFonts w:hint="eastAsia"/>
          <w:b/>
          <w:i/>
          <w:lang w:val="en-US" w:eastAsia="ja-JP"/>
        </w:rPr>
        <w:t>3</w:t>
      </w:r>
      <w:r w:rsidRPr="00294A34">
        <w:rPr>
          <w:rFonts w:hint="eastAsia"/>
          <w:b/>
          <w:i/>
          <w:lang w:val="en-US" w:eastAsia="ja-JP"/>
        </w:rPr>
        <w:t>: Dual-stage codebook is not needed for wide-band precoding.</w:t>
      </w:r>
    </w:p>
    <w:p w:rsidR="0093419D" w:rsidRPr="00294A34" w:rsidRDefault="0093419D" w:rsidP="0093419D">
      <w:pPr>
        <w:numPr>
          <w:ilvl w:val="0"/>
          <w:numId w:val="35"/>
        </w:numPr>
        <w:ind w:left="1418"/>
        <w:jc w:val="both"/>
        <w:rPr>
          <w:b/>
          <w:i/>
          <w:lang w:val="en-US" w:eastAsia="ja-JP"/>
        </w:rPr>
      </w:pPr>
      <w:r w:rsidRPr="00294A34">
        <w:rPr>
          <w:rFonts w:hint="eastAsia"/>
          <w:b/>
          <w:i/>
          <w:lang w:val="en-US" w:eastAsia="ja-JP"/>
        </w:rPr>
        <w:t>FFS: Sub-band precoding</w:t>
      </w:r>
    </w:p>
    <w:p w:rsidR="0093419D" w:rsidRPr="00294A34" w:rsidRDefault="006F4059" w:rsidP="00294A34">
      <w:pPr>
        <w:ind w:leftChars="72" w:left="1276" w:hangingChars="564" w:hanging="1132"/>
        <w:jc w:val="both"/>
        <w:rPr>
          <w:b/>
          <w:i/>
          <w:lang w:val="en-US" w:eastAsia="ja-JP"/>
        </w:rPr>
      </w:pPr>
      <w:r w:rsidRPr="00294A34">
        <w:rPr>
          <w:rFonts w:hint="eastAsia"/>
          <w:b/>
          <w:i/>
          <w:lang w:val="en-US" w:eastAsia="ja-JP"/>
        </w:rPr>
        <w:t>Proposal</w:t>
      </w:r>
      <w:r w:rsidR="004B1AFC">
        <w:rPr>
          <w:rFonts w:hint="eastAsia"/>
          <w:b/>
          <w:i/>
          <w:lang w:val="en-US" w:eastAsia="ja-JP"/>
        </w:rPr>
        <w:t xml:space="preserve"> </w:t>
      </w:r>
      <w:r w:rsidR="009343F1">
        <w:rPr>
          <w:rFonts w:hint="eastAsia"/>
          <w:b/>
          <w:i/>
          <w:lang w:val="en-US" w:eastAsia="ja-JP"/>
        </w:rPr>
        <w:t>4</w:t>
      </w:r>
      <w:r w:rsidR="0093419D" w:rsidRPr="00294A34">
        <w:rPr>
          <w:rFonts w:hint="eastAsia"/>
          <w:b/>
          <w:i/>
          <w:lang w:val="en-US" w:eastAsia="ja-JP"/>
        </w:rPr>
        <w:t>: D</w:t>
      </w:r>
      <w:r w:rsidR="0093419D" w:rsidRPr="00294A34">
        <w:rPr>
          <w:b/>
          <w:i/>
          <w:lang w:val="en-US" w:eastAsia="ja-JP"/>
        </w:rPr>
        <w:t>ual-stage DCI should not be supported even if dual-stage codebook is supported for sub-band precoding.</w:t>
      </w:r>
    </w:p>
    <w:p w:rsidR="00174FF3" w:rsidRPr="00294A34" w:rsidRDefault="00174FF3" w:rsidP="00174FF3">
      <w:pPr>
        <w:pStyle w:val="10"/>
        <w:tabs>
          <w:tab w:val="clear" w:pos="432"/>
          <w:tab w:val="num" w:pos="522"/>
        </w:tabs>
        <w:ind w:left="522" w:hanging="522"/>
        <w:jc w:val="both"/>
        <w:rPr>
          <w:lang w:val="en-US" w:eastAsia="ja-JP"/>
        </w:rPr>
      </w:pPr>
      <w:r w:rsidRPr="00294A34">
        <w:rPr>
          <w:rFonts w:hint="eastAsia"/>
          <w:lang w:val="en-US" w:eastAsia="ja-JP"/>
        </w:rPr>
        <w:t>Conclusion</w:t>
      </w:r>
    </w:p>
    <w:p w:rsidR="009E48BE" w:rsidRPr="00294A34" w:rsidRDefault="009E48BE" w:rsidP="009E48BE">
      <w:pPr>
        <w:jc w:val="both"/>
        <w:rPr>
          <w:lang w:val="en-US" w:eastAsia="ja-JP"/>
        </w:rPr>
      </w:pPr>
      <w:r w:rsidRPr="00294A34">
        <w:rPr>
          <w:rFonts w:hint="eastAsia"/>
          <w:lang w:val="en-US" w:eastAsia="ja-JP"/>
        </w:rPr>
        <w:t>In this contribution, we discussed UL codebook design. O</w:t>
      </w:r>
      <w:r w:rsidRPr="00294A34">
        <w:rPr>
          <w:lang w:val="en-US" w:eastAsia="ja-JP"/>
        </w:rPr>
        <w:t>u</w:t>
      </w:r>
      <w:r w:rsidRPr="00294A34">
        <w:rPr>
          <w:rFonts w:hint="eastAsia"/>
          <w:lang w:val="en-US" w:eastAsia="ja-JP"/>
        </w:rPr>
        <w:t>r observation</w:t>
      </w:r>
      <w:r w:rsidR="0093419D" w:rsidRPr="00294A34">
        <w:rPr>
          <w:rFonts w:hint="eastAsia"/>
          <w:lang w:val="en-US" w:eastAsia="ja-JP"/>
        </w:rPr>
        <w:t>s</w:t>
      </w:r>
      <w:r w:rsidR="00286C2D" w:rsidRPr="00294A34">
        <w:rPr>
          <w:rFonts w:hint="eastAsia"/>
          <w:lang w:val="en-US" w:eastAsia="ja-JP"/>
        </w:rPr>
        <w:t xml:space="preserve"> and proposals are as followed;</w:t>
      </w:r>
    </w:p>
    <w:p w:rsidR="009343F1" w:rsidRDefault="009343F1" w:rsidP="009343F1">
      <w:pPr>
        <w:ind w:leftChars="71" w:left="1415" w:hangingChars="634" w:hanging="1273"/>
        <w:jc w:val="both"/>
        <w:rPr>
          <w:b/>
          <w:i/>
          <w:lang w:val="en-US" w:eastAsia="ja-JP"/>
        </w:rPr>
      </w:pPr>
      <w:r w:rsidRPr="00294A34">
        <w:rPr>
          <w:rFonts w:hint="eastAsia"/>
          <w:b/>
          <w:i/>
          <w:lang w:val="en-US" w:eastAsia="ja-JP"/>
        </w:rPr>
        <w:t xml:space="preserve">Observation 1: Codebook design depends on whether common DCI is used </w:t>
      </w:r>
      <w:r>
        <w:rPr>
          <w:rFonts w:hint="eastAsia"/>
          <w:b/>
          <w:i/>
          <w:lang w:val="en-US" w:eastAsia="ja-JP"/>
        </w:rPr>
        <w:t>for both</w:t>
      </w:r>
      <w:r w:rsidRPr="00294A34">
        <w:rPr>
          <w:rFonts w:hint="eastAsia"/>
          <w:b/>
          <w:i/>
          <w:lang w:val="en-US" w:eastAsia="ja-JP"/>
        </w:rPr>
        <w:t xml:space="preserve"> CP-OFDM and DFT-S-OFDM</w:t>
      </w:r>
      <w:r>
        <w:rPr>
          <w:rFonts w:hint="eastAsia"/>
          <w:b/>
          <w:i/>
          <w:lang w:val="en-US" w:eastAsia="ja-JP"/>
        </w:rPr>
        <w:t xml:space="preserve"> based transmission</w:t>
      </w:r>
      <w:r w:rsidRPr="00294A34">
        <w:rPr>
          <w:rFonts w:hint="eastAsia"/>
          <w:b/>
          <w:i/>
          <w:lang w:val="en-US" w:eastAsia="ja-JP"/>
        </w:rPr>
        <w:t>.</w:t>
      </w:r>
      <w:r w:rsidRPr="00294A34">
        <w:t xml:space="preserve"> </w:t>
      </w:r>
      <w:r w:rsidRPr="00294A34">
        <w:rPr>
          <w:b/>
          <w:i/>
          <w:lang w:val="en-US" w:eastAsia="ja-JP"/>
        </w:rPr>
        <w:t xml:space="preserve">If separate DCI formats </w:t>
      </w:r>
      <w:r>
        <w:rPr>
          <w:rFonts w:hint="eastAsia"/>
          <w:b/>
          <w:i/>
          <w:lang w:val="en-US" w:eastAsia="ja-JP"/>
        </w:rPr>
        <w:t>are</w:t>
      </w:r>
      <w:r w:rsidRPr="00294A34">
        <w:rPr>
          <w:b/>
          <w:i/>
          <w:lang w:val="en-US" w:eastAsia="ja-JP"/>
        </w:rPr>
        <w:t xml:space="preserve"> supported, </w:t>
      </w:r>
      <w:r w:rsidRPr="004B1AFC">
        <w:rPr>
          <w:b/>
          <w:i/>
          <w:lang w:val="en-US" w:eastAsia="ja-JP"/>
        </w:rPr>
        <w:t xml:space="preserve">RAN1 should be careful about introducing additional </w:t>
      </w:r>
      <w:proofErr w:type="spellStart"/>
      <w:r w:rsidRPr="004B1AFC">
        <w:rPr>
          <w:b/>
          <w:i/>
          <w:lang w:val="en-US" w:eastAsia="ja-JP"/>
        </w:rPr>
        <w:t>precoder</w:t>
      </w:r>
      <w:proofErr w:type="spellEnd"/>
      <w:r w:rsidRPr="004B1AFC">
        <w:rPr>
          <w:b/>
          <w:i/>
          <w:lang w:val="en-US" w:eastAsia="ja-JP"/>
        </w:rPr>
        <w:t xml:space="preserve"> matrices, e.g., for antenna turn-off, </w:t>
      </w:r>
      <w:r w:rsidRPr="00B94860">
        <w:rPr>
          <w:b/>
          <w:i/>
          <w:lang w:val="en-US" w:eastAsia="ja-JP"/>
        </w:rPr>
        <w:t>in order to keep DCI payload size low</w:t>
      </w:r>
      <w:r w:rsidRPr="004B1AFC">
        <w:rPr>
          <w:b/>
          <w:i/>
          <w:lang w:val="en-US" w:eastAsia="ja-JP"/>
        </w:rPr>
        <w:t>.</w:t>
      </w:r>
    </w:p>
    <w:p w:rsidR="009343F1" w:rsidRPr="00002736" w:rsidRDefault="009343F1" w:rsidP="009343F1">
      <w:pPr>
        <w:ind w:leftChars="71" w:left="1132" w:hangingChars="493" w:hanging="990"/>
        <w:jc w:val="both"/>
        <w:rPr>
          <w:b/>
          <w:i/>
          <w:lang w:val="en-US" w:eastAsia="ja-JP"/>
        </w:rPr>
      </w:pPr>
      <w:r w:rsidRPr="00294A34">
        <w:rPr>
          <w:rFonts w:hint="eastAsia"/>
          <w:b/>
          <w:i/>
          <w:lang w:val="en-US" w:eastAsia="ja-JP"/>
        </w:rPr>
        <w:t xml:space="preserve">Proposal </w:t>
      </w:r>
      <w:r>
        <w:rPr>
          <w:rFonts w:hint="eastAsia"/>
          <w:b/>
          <w:i/>
          <w:lang w:val="en-US" w:eastAsia="ja-JP"/>
        </w:rPr>
        <w:t>1: Support antenna turn-off</w:t>
      </w:r>
      <w:r w:rsidRPr="00294A34">
        <w:rPr>
          <w:rFonts w:hint="eastAsia"/>
          <w:b/>
          <w:i/>
          <w:lang w:val="en-US" w:eastAsia="ja-JP"/>
        </w:rPr>
        <w:t xml:space="preserve"> </w:t>
      </w:r>
      <w:proofErr w:type="spellStart"/>
      <w:r w:rsidRPr="00294A34">
        <w:rPr>
          <w:rFonts w:hint="eastAsia"/>
          <w:b/>
          <w:i/>
          <w:lang w:val="en-US" w:eastAsia="ja-JP"/>
        </w:rPr>
        <w:t>precoder</w:t>
      </w:r>
      <w:proofErr w:type="spellEnd"/>
      <w:r w:rsidRPr="00294A34">
        <w:rPr>
          <w:rFonts w:hint="eastAsia"/>
          <w:b/>
          <w:i/>
          <w:lang w:val="en-US" w:eastAsia="ja-JP"/>
        </w:rPr>
        <w:t xml:space="preserve"> matrices for </w:t>
      </w:r>
      <w:r>
        <w:rPr>
          <w:rFonts w:hint="eastAsia"/>
          <w:b/>
          <w:i/>
          <w:lang w:val="en-US" w:eastAsia="ja-JP"/>
        </w:rPr>
        <w:t>4-Tx DFT-S</w:t>
      </w:r>
      <w:r w:rsidRPr="00294A34">
        <w:rPr>
          <w:rFonts w:hint="eastAsia"/>
          <w:b/>
          <w:i/>
          <w:lang w:val="en-US" w:eastAsia="ja-JP"/>
        </w:rPr>
        <w:t>-OFDM based UL transmission</w:t>
      </w:r>
      <w:r w:rsidRPr="009343F1">
        <w:rPr>
          <w:b/>
          <w:i/>
          <w:lang w:val="en-US" w:eastAsia="ja-JP"/>
        </w:rPr>
        <w:t>, e.g., reusing Rel. 10 UL codebook</w:t>
      </w:r>
      <w:r w:rsidRPr="00294A34">
        <w:rPr>
          <w:rFonts w:hint="eastAsia"/>
          <w:b/>
          <w:i/>
          <w:lang w:val="en-US" w:eastAsia="ja-JP"/>
        </w:rPr>
        <w:t>.</w:t>
      </w:r>
    </w:p>
    <w:p w:rsidR="009343F1" w:rsidRDefault="009343F1" w:rsidP="009343F1">
      <w:pPr>
        <w:ind w:leftChars="71" w:left="1132" w:hangingChars="493" w:hanging="990"/>
        <w:jc w:val="both"/>
        <w:rPr>
          <w:b/>
          <w:i/>
          <w:lang w:val="en-US" w:eastAsia="ja-JP"/>
        </w:rPr>
      </w:pPr>
      <w:r w:rsidRPr="00294A34">
        <w:rPr>
          <w:rFonts w:hint="eastAsia"/>
          <w:b/>
          <w:i/>
          <w:lang w:val="en-US" w:eastAsia="ja-JP"/>
        </w:rPr>
        <w:t xml:space="preserve">Proposal </w:t>
      </w:r>
      <w:r>
        <w:rPr>
          <w:rFonts w:hint="eastAsia"/>
          <w:b/>
          <w:i/>
          <w:lang w:val="en-US" w:eastAsia="ja-JP"/>
        </w:rPr>
        <w:t>2</w:t>
      </w:r>
      <w:r w:rsidRPr="00294A34">
        <w:rPr>
          <w:rFonts w:hint="eastAsia"/>
          <w:b/>
          <w:i/>
          <w:lang w:val="en-US" w:eastAsia="ja-JP"/>
        </w:rPr>
        <w:t xml:space="preserve">: Reuse Rel. 8 DL </w:t>
      </w:r>
      <w:proofErr w:type="spellStart"/>
      <w:r w:rsidRPr="00294A34">
        <w:rPr>
          <w:rFonts w:hint="eastAsia"/>
          <w:b/>
          <w:i/>
          <w:lang w:val="en-US" w:eastAsia="ja-JP"/>
        </w:rPr>
        <w:t>precoder</w:t>
      </w:r>
      <w:proofErr w:type="spellEnd"/>
      <w:r w:rsidRPr="00294A34">
        <w:rPr>
          <w:rFonts w:hint="eastAsia"/>
          <w:b/>
          <w:i/>
          <w:lang w:val="en-US" w:eastAsia="ja-JP"/>
        </w:rPr>
        <w:t xml:space="preserve"> matrices for </w:t>
      </w:r>
      <w:r>
        <w:rPr>
          <w:rFonts w:hint="eastAsia"/>
          <w:b/>
          <w:i/>
          <w:lang w:val="en-US" w:eastAsia="ja-JP"/>
        </w:rPr>
        <w:t xml:space="preserve">4-Tx </w:t>
      </w:r>
      <w:r w:rsidRPr="00294A34">
        <w:rPr>
          <w:rFonts w:hint="eastAsia"/>
          <w:b/>
          <w:i/>
          <w:lang w:val="en-US" w:eastAsia="ja-JP"/>
        </w:rPr>
        <w:t>CP-OFDM based UL transmission.</w:t>
      </w:r>
    </w:p>
    <w:p w:rsidR="009343F1" w:rsidRPr="00294A34" w:rsidRDefault="009343F1" w:rsidP="009343F1">
      <w:pPr>
        <w:ind w:leftChars="71" w:left="1132" w:hangingChars="493" w:hanging="990"/>
        <w:jc w:val="both"/>
        <w:rPr>
          <w:b/>
          <w:i/>
          <w:lang w:val="en-US" w:eastAsia="ja-JP"/>
        </w:rPr>
      </w:pPr>
      <w:r w:rsidRPr="00294A34">
        <w:rPr>
          <w:rFonts w:hint="eastAsia"/>
          <w:b/>
          <w:i/>
          <w:lang w:val="en-US" w:eastAsia="ja-JP"/>
        </w:rPr>
        <w:t xml:space="preserve">Observation 2: With small number of </w:t>
      </w:r>
      <w:proofErr w:type="spellStart"/>
      <w:proofErr w:type="gramStart"/>
      <w:r w:rsidRPr="00294A34">
        <w:rPr>
          <w:rFonts w:hint="eastAsia"/>
          <w:b/>
          <w:i/>
          <w:lang w:val="en-US" w:eastAsia="ja-JP"/>
        </w:rPr>
        <w:t>Tx</w:t>
      </w:r>
      <w:proofErr w:type="spellEnd"/>
      <w:proofErr w:type="gramEnd"/>
      <w:r w:rsidRPr="00294A34">
        <w:rPr>
          <w:rFonts w:hint="eastAsia"/>
          <w:b/>
          <w:i/>
          <w:lang w:val="en-US" w:eastAsia="ja-JP"/>
        </w:rPr>
        <w:t xml:space="preserve"> antenna ports, e.g., 2-4, fine beam is not expected.</w:t>
      </w:r>
    </w:p>
    <w:p w:rsidR="009343F1" w:rsidRPr="00294A34" w:rsidRDefault="009343F1" w:rsidP="009343F1">
      <w:pPr>
        <w:ind w:leftChars="71" w:left="1132" w:hangingChars="493" w:hanging="990"/>
        <w:jc w:val="both"/>
        <w:rPr>
          <w:b/>
          <w:i/>
          <w:lang w:val="en-US" w:eastAsia="ja-JP"/>
        </w:rPr>
      </w:pPr>
      <w:r w:rsidRPr="00294A34">
        <w:rPr>
          <w:rFonts w:hint="eastAsia"/>
          <w:b/>
          <w:i/>
          <w:lang w:val="en-US" w:eastAsia="ja-JP"/>
        </w:rPr>
        <w:t xml:space="preserve">Proposal </w:t>
      </w:r>
      <w:r>
        <w:rPr>
          <w:rFonts w:hint="eastAsia"/>
          <w:b/>
          <w:i/>
          <w:lang w:val="en-US" w:eastAsia="ja-JP"/>
        </w:rPr>
        <w:t>3</w:t>
      </w:r>
      <w:r w:rsidRPr="00294A34">
        <w:rPr>
          <w:rFonts w:hint="eastAsia"/>
          <w:b/>
          <w:i/>
          <w:lang w:val="en-US" w:eastAsia="ja-JP"/>
        </w:rPr>
        <w:t>: Dual-stage codebook is not needed for wide-band precoding.</w:t>
      </w:r>
    </w:p>
    <w:p w:rsidR="009343F1" w:rsidRPr="00294A34" w:rsidRDefault="009343F1" w:rsidP="009343F1">
      <w:pPr>
        <w:numPr>
          <w:ilvl w:val="0"/>
          <w:numId w:val="35"/>
        </w:numPr>
        <w:ind w:left="1418"/>
        <w:jc w:val="both"/>
        <w:rPr>
          <w:b/>
          <w:i/>
          <w:lang w:val="en-US" w:eastAsia="ja-JP"/>
        </w:rPr>
      </w:pPr>
      <w:r w:rsidRPr="00294A34">
        <w:rPr>
          <w:rFonts w:hint="eastAsia"/>
          <w:b/>
          <w:i/>
          <w:lang w:val="en-US" w:eastAsia="ja-JP"/>
        </w:rPr>
        <w:t>FFS: Sub-band precoding</w:t>
      </w:r>
    </w:p>
    <w:p w:rsidR="009343F1" w:rsidRPr="009343F1" w:rsidRDefault="009343F1" w:rsidP="009343F1">
      <w:pPr>
        <w:ind w:leftChars="72" w:left="1276" w:hangingChars="564" w:hanging="1132"/>
        <w:jc w:val="both"/>
        <w:rPr>
          <w:b/>
          <w:i/>
          <w:lang w:val="en-US" w:eastAsia="ja-JP"/>
        </w:rPr>
      </w:pPr>
      <w:r w:rsidRPr="00294A34">
        <w:rPr>
          <w:rFonts w:hint="eastAsia"/>
          <w:b/>
          <w:i/>
          <w:lang w:val="en-US" w:eastAsia="ja-JP"/>
        </w:rPr>
        <w:t>Proposal</w:t>
      </w:r>
      <w:r>
        <w:rPr>
          <w:rFonts w:hint="eastAsia"/>
          <w:b/>
          <w:i/>
          <w:lang w:val="en-US" w:eastAsia="ja-JP"/>
        </w:rPr>
        <w:t xml:space="preserve"> 4</w:t>
      </w:r>
      <w:r w:rsidRPr="00294A34">
        <w:rPr>
          <w:rFonts w:hint="eastAsia"/>
          <w:b/>
          <w:i/>
          <w:lang w:val="en-US" w:eastAsia="ja-JP"/>
        </w:rPr>
        <w:t>: D</w:t>
      </w:r>
      <w:r w:rsidRPr="00294A34">
        <w:rPr>
          <w:b/>
          <w:i/>
          <w:lang w:val="en-US" w:eastAsia="ja-JP"/>
        </w:rPr>
        <w:t>ual-stage DCI should not be supported even if dual-stage codebook is supported for sub-band precoding.</w:t>
      </w:r>
    </w:p>
    <w:p w:rsidR="0069757C" w:rsidRPr="00294A34" w:rsidRDefault="0069757C" w:rsidP="005B52DD">
      <w:pPr>
        <w:pStyle w:val="10"/>
        <w:numPr>
          <w:ilvl w:val="0"/>
          <w:numId w:val="0"/>
        </w:numPr>
        <w:tabs>
          <w:tab w:val="num" w:pos="432"/>
        </w:tabs>
        <w:ind w:left="432" w:hanging="432"/>
        <w:jc w:val="both"/>
        <w:rPr>
          <w:lang w:val="en-US" w:eastAsia="ja-JP"/>
        </w:rPr>
      </w:pPr>
      <w:r w:rsidRPr="00294A34">
        <w:rPr>
          <w:lang w:val="en-US"/>
        </w:rPr>
        <w:t>Reference</w:t>
      </w:r>
    </w:p>
    <w:p w:rsidR="001843F2" w:rsidRPr="00294A34" w:rsidRDefault="00F87F55" w:rsidP="00F87F55">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sidR="00E63482" w:rsidRPr="00294A34">
        <w:rPr>
          <w:rFonts w:hint="eastAsia"/>
          <w:lang w:val="en-US" w:eastAsia="ja-JP"/>
        </w:rPr>
        <w:t xml:space="preserve"> RAN1#90, August</w:t>
      </w:r>
      <w:r w:rsidRPr="00294A34">
        <w:rPr>
          <w:rFonts w:hint="eastAsia"/>
          <w:lang w:val="en-US" w:eastAsia="ja-JP"/>
        </w:rPr>
        <w:t xml:space="preserve"> 2017</w:t>
      </w:r>
    </w:p>
    <w:p w:rsidR="0087463B" w:rsidRPr="00294A34" w:rsidRDefault="0087463B" w:rsidP="00F87F55">
      <w:pPr>
        <w:rPr>
          <w:lang w:val="en-US" w:eastAsia="ja-JP"/>
        </w:rPr>
      </w:pPr>
      <w:r w:rsidRPr="00294A34">
        <w:rPr>
          <w:lang w:val="en-US" w:eastAsia="ja-JP"/>
        </w:rPr>
        <w:t>[</w:t>
      </w:r>
      <w:r w:rsidRPr="00294A34">
        <w:rPr>
          <w:rFonts w:hint="eastAsia"/>
          <w:lang w:val="en-US" w:eastAsia="ja-JP"/>
        </w:rPr>
        <w:t>2</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sidRPr="00294A34">
        <w:rPr>
          <w:rFonts w:hint="eastAsia"/>
          <w:lang w:val="en-US" w:eastAsia="ja-JP"/>
        </w:rPr>
        <w:t xml:space="preserve"> RAN1-NR#3, September 2017</w:t>
      </w:r>
    </w:p>
    <w:p w:rsidR="00903B9B" w:rsidRPr="00294A34" w:rsidRDefault="00903B9B" w:rsidP="00F87F55">
      <w:pPr>
        <w:rPr>
          <w:lang w:val="en-US" w:eastAsia="ja-JP"/>
        </w:rPr>
      </w:pPr>
      <w:r w:rsidRPr="00294A34">
        <w:rPr>
          <w:lang w:val="en-US" w:eastAsia="ja-JP"/>
        </w:rPr>
        <w:t>[</w:t>
      </w:r>
      <w:r w:rsidR="0087463B" w:rsidRPr="00294A34">
        <w:rPr>
          <w:rFonts w:hint="eastAsia"/>
          <w:lang w:val="en-US" w:eastAsia="ja-JP"/>
        </w:rPr>
        <w:t>3</w:t>
      </w:r>
      <w:r w:rsidRPr="00294A34">
        <w:rPr>
          <w:lang w:val="en-US" w:eastAsia="ja-JP"/>
        </w:rPr>
        <w:t>]</w:t>
      </w:r>
      <w:r w:rsidRPr="00294A34">
        <w:t xml:space="preserve"> R1-1713766</w:t>
      </w:r>
      <w:r w:rsidRPr="00294A34">
        <w:rPr>
          <w:rFonts w:hint="eastAsia"/>
          <w:lang w:eastAsia="ja-JP"/>
        </w:rPr>
        <w:t xml:space="preserve">, </w:t>
      </w:r>
      <w:r w:rsidRPr="00294A34">
        <w:rPr>
          <w:lang w:eastAsia="ja-JP"/>
        </w:rPr>
        <w:t>“</w:t>
      </w:r>
      <w:r w:rsidRPr="00294A34">
        <w:t>Codebook based transmission for UL MIMO</w:t>
      </w:r>
      <w:r w:rsidRPr="00294A34">
        <w:rPr>
          <w:rFonts w:hint="eastAsia"/>
          <w:lang w:eastAsia="ja-JP"/>
        </w:rPr>
        <w:t>,</w:t>
      </w:r>
      <w:r w:rsidRPr="00294A34">
        <w:rPr>
          <w:lang w:eastAsia="ja-JP"/>
        </w:rPr>
        <w:t>”</w:t>
      </w:r>
      <w:r w:rsidRPr="00294A34">
        <w:rPr>
          <w:rFonts w:hint="eastAsia"/>
          <w:lang w:val="en-US" w:eastAsia="ja-JP"/>
        </w:rPr>
        <w:t xml:space="preserve"> Huawei, </w:t>
      </w:r>
      <w:proofErr w:type="spellStart"/>
      <w:r w:rsidRPr="00294A34">
        <w:rPr>
          <w:rFonts w:hint="eastAsia"/>
          <w:lang w:val="en-US" w:eastAsia="ja-JP"/>
        </w:rPr>
        <w:t>HiSilicon</w:t>
      </w:r>
      <w:proofErr w:type="spellEnd"/>
      <w:r w:rsidRPr="00294A34">
        <w:rPr>
          <w:rFonts w:hint="eastAsia"/>
          <w:lang w:val="en-US" w:eastAsia="ja-JP"/>
        </w:rPr>
        <w:t>, RAN#90, August 2017</w:t>
      </w:r>
    </w:p>
    <w:sectPr w:rsidR="00903B9B" w:rsidRPr="00294A34"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E07" w:rsidRDefault="007E0E07">
      <w:r>
        <w:separator/>
      </w:r>
    </w:p>
  </w:endnote>
  <w:endnote w:type="continuationSeparator" w:id="0">
    <w:p w:rsidR="007E0E07" w:rsidRDefault="007E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337869">
      <w:rPr>
        <w:rStyle w:val="afb"/>
      </w:rPr>
      <w:t>2</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E07" w:rsidRDefault="007E0E07">
      <w:r>
        <w:separator/>
      </w:r>
    </w:p>
  </w:footnote>
  <w:footnote w:type="continuationSeparator" w:id="0">
    <w:p w:rsidR="007E0E07" w:rsidRDefault="007E0E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9884F27"/>
    <w:multiLevelType w:val="hybridMultilevel"/>
    <w:tmpl w:val="A360483A"/>
    <w:lvl w:ilvl="0" w:tplc="041D0001">
      <w:start w:val="1"/>
      <w:numFmt w:val="bullet"/>
      <w:lvlText w:val=""/>
      <w:lvlJc w:val="left"/>
      <w:pPr>
        <w:ind w:left="562" w:hanging="420"/>
      </w:pPr>
      <w:rPr>
        <w:rFonts w:ascii="Symbol" w:hAnsi="Symbo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4">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6">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7">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2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2">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4">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7">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4">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5">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6">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98381F"/>
    <w:multiLevelType w:val="hybridMultilevel"/>
    <w:tmpl w:val="99AE20DE"/>
    <w:lvl w:ilvl="0" w:tplc="39F257D2">
      <w:start w:val="1"/>
      <w:numFmt w:val="bullet"/>
      <w:lvlText w:val="•"/>
      <w:lvlJc w:val="left"/>
      <w:pPr>
        <w:tabs>
          <w:tab w:val="num" w:pos="720"/>
        </w:tabs>
        <w:ind w:left="720" w:hanging="360"/>
      </w:pPr>
      <w:rPr>
        <w:rFonts w:ascii="Arial" w:hAnsi="Arial" w:hint="default"/>
      </w:rPr>
    </w:lvl>
    <w:lvl w:ilvl="1" w:tplc="ACC6DAF6" w:tentative="1">
      <w:start w:val="1"/>
      <w:numFmt w:val="bullet"/>
      <w:lvlText w:val="•"/>
      <w:lvlJc w:val="left"/>
      <w:pPr>
        <w:tabs>
          <w:tab w:val="num" w:pos="1440"/>
        </w:tabs>
        <w:ind w:left="1440" w:hanging="360"/>
      </w:pPr>
      <w:rPr>
        <w:rFonts w:ascii="Arial" w:hAnsi="Arial" w:hint="default"/>
      </w:rPr>
    </w:lvl>
    <w:lvl w:ilvl="2" w:tplc="C546A240">
      <w:start w:val="1"/>
      <w:numFmt w:val="bullet"/>
      <w:lvlText w:val="•"/>
      <w:lvlJc w:val="left"/>
      <w:pPr>
        <w:tabs>
          <w:tab w:val="num" w:pos="2160"/>
        </w:tabs>
        <w:ind w:left="2160" w:hanging="360"/>
      </w:pPr>
      <w:rPr>
        <w:rFonts w:ascii="Arial" w:hAnsi="Arial" w:hint="default"/>
      </w:rPr>
    </w:lvl>
    <w:lvl w:ilvl="3" w:tplc="F0080754" w:tentative="1">
      <w:start w:val="1"/>
      <w:numFmt w:val="bullet"/>
      <w:lvlText w:val="•"/>
      <w:lvlJc w:val="left"/>
      <w:pPr>
        <w:tabs>
          <w:tab w:val="num" w:pos="2880"/>
        </w:tabs>
        <w:ind w:left="2880" w:hanging="360"/>
      </w:pPr>
      <w:rPr>
        <w:rFonts w:ascii="Arial" w:hAnsi="Arial" w:hint="default"/>
      </w:rPr>
    </w:lvl>
    <w:lvl w:ilvl="4" w:tplc="704C7238" w:tentative="1">
      <w:start w:val="1"/>
      <w:numFmt w:val="bullet"/>
      <w:lvlText w:val="•"/>
      <w:lvlJc w:val="left"/>
      <w:pPr>
        <w:tabs>
          <w:tab w:val="num" w:pos="3600"/>
        </w:tabs>
        <w:ind w:left="3600" w:hanging="360"/>
      </w:pPr>
      <w:rPr>
        <w:rFonts w:ascii="Arial" w:hAnsi="Arial" w:hint="default"/>
      </w:rPr>
    </w:lvl>
    <w:lvl w:ilvl="5" w:tplc="53A4374C" w:tentative="1">
      <w:start w:val="1"/>
      <w:numFmt w:val="bullet"/>
      <w:lvlText w:val="•"/>
      <w:lvlJc w:val="left"/>
      <w:pPr>
        <w:tabs>
          <w:tab w:val="num" w:pos="4320"/>
        </w:tabs>
        <w:ind w:left="4320" w:hanging="360"/>
      </w:pPr>
      <w:rPr>
        <w:rFonts w:ascii="Arial" w:hAnsi="Arial" w:hint="default"/>
      </w:rPr>
    </w:lvl>
    <w:lvl w:ilvl="6" w:tplc="E9D663D8" w:tentative="1">
      <w:start w:val="1"/>
      <w:numFmt w:val="bullet"/>
      <w:lvlText w:val="•"/>
      <w:lvlJc w:val="left"/>
      <w:pPr>
        <w:tabs>
          <w:tab w:val="num" w:pos="5040"/>
        </w:tabs>
        <w:ind w:left="5040" w:hanging="360"/>
      </w:pPr>
      <w:rPr>
        <w:rFonts w:ascii="Arial" w:hAnsi="Arial" w:hint="default"/>
      </w:rPr>
    </w:lvl>
    <w:lvl w:ilvl="7" w:tplc="C46840FC" w:tentative="1">
      <w:start w:val="1"/>
      <w:numFmt w:val="bullet"/>
      <w:lvlText w:val="•"/>
      <w:lvlJc w:val="left"/>
      <w:pPr>
        <w:tabs>
          <w:tab w:val="num" w:pos="5760"/>
        </w:tabs>
        <w:ind w:left="5760" w:hanging="360"/>
      </w:pPr>
      <w:rPr>
        <w:rFonts w:ascii="Arial" w:hAnsi="Arial" w:hint="default"/>
      </w:rPr>
    </w:lvl>
    <w:lvl w:ilvl="8" w:tplc="627EDFE6" w:tentative="1">
      <w:start w:val="1"/>
      <w:numFmt w:val="bullet"/>
      <w:lvlText w:val="•"/>
      <w:lvlJc w:val="left"/>
      <w:pPr>
        <w:tabs>
          <w:tab w:val="num" w:pos="6480"/>
        </w:tabs>
        <w:ind w:left="6480" w:hanging="360"/>
      </w:pPr>
      <w:rPr>
        <w:rFonts w:ascii="Arial" w:hAnsi="Arial" w:hint="default"/>
      </w:rPr>
    </w:lvl>
  </w:abstractNum>
  <w:abstractNum w:abstractNumId="4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8"/>
  </w:num>
  <w:num w:numId="3">
    <w:abstractNumId w:val="41"/>
  </w:num>
  <w:num w:numId="4">
    <w:abstractNumId w:val="31"/>
  </w:num>
  <w:num w:numId="5">
    <w:abstractNumId w:val="18"/>
  </w:num>
  <w:num w:numId="6">
    <w:abstractNumId w:val="8"/>
  </w:num>
  <w:num w:numId="7">
    <w:abstractNumId w:val="37"/>
  </w:num>
  <w:num w:numId="8">
    <w:abstractNumId w:val="19"/>
  </w:num>
  <w:num w:numId="9">
    <w:abstractNumId w:val="29"/>
  </w:num>
  <w:num w:numId="10">
    <w:abstractNumId w:val="43"/>
  </w:num>
  <w:num w:numId="11">
    <w:abstractNumId w:val="27"/>
  </w:num>
  <w:num w:numId="12">
    <w:abstractNumId w:val="36"/>
  </w:num>
  <w:num w:numId="13">
    <w:abstractNumId w:val="12"/>
  </w:num>
  <w:num w:numId="14">
    <w:abstractNumId w:val="0"/>
  </w:num>
  <w:num w:numId="15">
    <w:abstractNumId w:val="22"/>
  </w:num>
  <w:num w:numId="16">
    <w:abstractNumId w:val="6"/>
  </w:num>
  <w:num w:numId="17">
    <w:abstractNumId w:val="15"/>
  </w:num>
  <w:num w:numId="18">
    <w:abstractNumId w:val="11"/>
  </w:num>
  <w:num w:numId="19">
    <w:abstractNumId w:val="23"/>
  </w:num>
  <w:num w:numId="20">
    <w:abstractNumId w:val="21"/>
  </w:num>
  <w:num w:numId="21">
    <w:abstractNumId w:val="26"/>
  </w:num>
  <w:num w:numId="22">
    <w:abstractNumId w:val="28"/>
  </w:num>
  <w:num w:numId="23">
    <w:abstractNumId w:val="9"/>
  </w:num>
  <w:num w:numId="24">
    <w:abstractNumId w:val="24"/>
  </w:num>
  <w:num w:numId="25">
    <w:abstractNumId w:val="39"/>
  </w:num>
  <w:num w:numId="26">
    <w:abstractNumId w:val="4"/>
  </w:num>
  <w:num w:numId="27">
    <w:abstractNumId w:val="16"/>
  </w:num>
  <w:num w:numId="28">
    <w:abstractNumId w:val="2"/>
  </w:num>
  <w:num w:numId="29">
    <w:abstractNumId w:val="33"/>
  </w:num>
  <w:num w:numId="30">
    <w:abstractNumId w:val="3"/>
  </w:num>
  <w:num w:numId="31">
    <w:abstractNumId w:val="5"/>
  </w:num>
  <w:num w:numId="32">
    <w:abstractNumId w:val="35"/>
  </w:num>
  <w:num w:numId="33">
    <w:abstractNumId w:val="30"/>
  </w:num>
  <w:num w:numId="34">
    <w:abstractNumId w:val="17"/>
  </w:num>
  <w:num w:numId="35">
    <w:abstractNumId w:val="10"/>
  </w:num>
  <w:num w:numId="36">
    <w:abstractNumId w:val="32"/>
  </w:num>
  <w:num w:numId="37">
    <w:abstractNumId w:val="7"/>
  </w:num>
  <w:num w:numId="38">
    <w:abstractNumId w:val="14"/>
  </w:num>
  <w:num w:numId="39">
    <w:abstractNumId w:val="42"/>
  </w:num>
  <w:num w:numId="40">
    <w:abstractNumId w:val="13"/>
  </w:num>
  <w:num w:numId="41">
    <w:abstractNumId w:val="40"/>
  </w:num>
  <w:num w:numId="42">
    <w:abstractNumId w:val="1"/>
  </w:num>
  <w:num w:numId="43">
    <w:abstractNumId w:val="34"/>
  </w:num>
  <w:num w:numId="4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0B54"/>
    <w:rsid w:val="00001525"/>
    <w:rsid w:val="000029E3"/>
    <w:rsid w:val="00002A82"/>
    <w:rsid w:val="00002BBD"/>
    <w:rsid w:val="0000301D"/>
    <w:rsid w:val="000031F4"/>
    <w:rsid w:val="00003883"/>
    <w:rsid w:val="00003C23"/>
    <w:rsid w:val="00004C21"/>
    <w:rsid w:val="00005ED9"/>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5EB"/>
    <w:rsid w:val="0001465F"/>
    <w:rsid w:val="00014FFF"/>
    <w:rsid w:val="00015178"/>
    <w:rsid w:val="000159EF"/>
    <w:rsid w:val="000162FA"/>
    <w:rsid w:val="000167F5"/>
    <w:rsid w:val="0001689C"/>
    <w:rsid w:val="0001697D"/>
    <w:rsid w:val="00016A3A"/>
    <w:rsid w:val="00016B94"/>
    <w:rsid w:val="0001723C"/>
    <w:rsid w:val="000173F1"/>
    <w:rsid w:val="00017A58"/>
    <w:rsid w:val="00017A81"/>
    <w:rsid w:val="00017CD3"/>
    <w:rsid w:val="00017D61"/>
    <w:rsid w:val="00020464"/>
    <w:rsid w:val="0002050D"/>
    <w:rsid w:val="00020690"/>
    <w:rsid w:val="00020F35"/>
    <w:rsid w:val="0002180A"/>
    <w:rsid w:val="00021C55"/>
    <w:rsid w:val="00021DD4"/>
    <w:rsid w:val="00021F5E"/>
    <w:rsid w:val="0002234D"/>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6E11"/>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86D37"/>
    <w:rsid w:val="00087990"/>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CAB"/>
    <w:rsid w:val="000B1E6D"/>
    <w:rsid w:val="000B24B0"/>
    <w:rsid w:val="000B289A"/>
    <w:rsid w:val="000B2A42"/>
    <w:rsid w:val="000B2EFB"/>
    <w:rsid w:val="000B327D"/>
    <w:rsid w:val="000B37AA"/>
    <w:rsid w:val="000B434A"/>
    <w:rsid w:val="000B4863"/>
    <w:rsid w:val="000B4DFB"/>
    <w:rsid w:val="000B5030"/>
    <w:rsid w:val="000B55A5"/>
    <w:rsid w:val="000B562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2EE"/>
    <w:rsid w:val="000E58CF"/>
    <w:rsid w:val="000E5C51"/>
    <w:rsid w:val="000E5E1F"/>
    <w:rsid w:val="000E61C1"/>
    <w:rsid w:val="000E6208"/>
    <w:rsid w:val="000E7EA7"/>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E48"/>
    <w:rsid w:val="00130ECD"/>
    <w:rsid w:val="00131658"/>
    <w:rsid w:val="0013185E"/>
    <w:rsid w:val="00131FD4"/>
    <w:rsid w:val="00132325"/>
    <w:rsid w:val="00132796"/>
    <w:rsid w:val="00133A45"/>
    <w:rsid w:val="00133FDC"/>
    <w:rsid w:val="00134184"/>
    <w:rsid w:val="0013513B"/>
    <w:rsid w:val="00135193"/>
    <w:rsid w:val="0013546D"/>
    <w:rsid w:val="00135E13"/>
    <w:rsid w:val="001366D7"/>
    <w:rsid w:val="00136BDF"/>
    <w:rsid w:val="00137376"/>
    <w:rsid w:val="00141135"/>
    <w:rsid w:val="00141236"/>
    <w:rsid w:val="00141C8B"/>
    <w:rsid w:val="00142046"/>
    <w:rsid w:val="00142612"/>
    <w:rsid w:val="001430CD"/>
    <w:rsid w:val="0014388E"/>
    <w:rsid w:val="00144026"/>
    <w:rsid w:val="00144095"/>
    <w:rsid w:val="001445CF"/>
    <w:rsid w:val="00144A0C"/>
    <w:rsid w:val="00145BA0"/>
    <w:rsid w:val="00146083"/>
    <w:rsid w:val="00146824"/>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80E"/>
    <w:rsid w:val="00170C0A"/>
    <w:rsid w:val="00171D36"/>
    <w:rsid w:val="00172553"/>
    <w:rsid w:val="00172AD0"/>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138E"/>
    <w:rsid w:val="001A1739"/>
    <w:rsid w:val="001A1B9D"/>
    <w:rsid w:val="001A1D6F"/>
    <w:rsid w:val="001A24F6"/>
    <w:rsid w:val="001A2F3E"/>
    <w:rsid w:val="001A3241"/>
    <w:rsid w:val="001A4813"/>
    <w:rsid w:val="001A4837"/>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8E7"/>
    <w:rsid w:val="001F1920"/>
    <w:rsid w:val="001F1989"/>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903"/>
    <w:rsid w:val="001F7D63"/>
    <w:rsid w:val="00200CBF"/>
    <w:rsid w:val="00200D15"/>
    <w:rsid w:val="002019FF"/>
    <w:rsid w:val="00201CA6"/>
    <w:rsid w:val="00201D28"/>
    <w:rsid w:val="0020242B"/>
    <w:rsid w:val="00202A98"/>
    <w:rsid w:val="00202EBF"/>
    <w:rsid w:val="0020307A"/>
    <w:rsid w:val="002049C0"/>
    <w:rsid w:val="00205462"/>
    <w:rsid w:val="00205A8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5A8C"/>
    <w:rsid w:val="00216158"/>
    <w:rsid w:val="0021749B"/>
    <w:rsid w:val="002175C5"/>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36EF"/>
    <w:rsid w:val="00234773"/>
    <w:rsid w:val="00234C5F"/>
    <w:rsid w:val="0023565A"/>
    <w:rsid w:val="002363EE"/>
    <w:rsid w:val="00236663"/>
    <w:rsid w:val="00236C6E"/>
    <w:rsid w:val="00237E42"/>
    <w:rsid w:val="002406C1"/>
    <w:rsid w:val="00241766"/>
    <w:rsid w:val="00241F20"/>
    <w:rsid w:val="00242069"/>
    <w:rsid w:val="002420FA"/>
    <w:rsid w:val="002426B6"/>
    <w:rsid w:val="00243FD4"/>
    <w:rsid w:val="00244190"/>
    <w:rsid w:val="00245579"/>
    <w:rsid w:val="002461C3"/>
    <w:rsid w:val="0024641D"/>
    <w:rsid w:val="00246E23"/>
    <w:rsid w:val="00246E42"/>
    <w:rsid w:val="002477DE"/>
    <w:rsid w:val="00250E5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335"/>
    <w:rsid w:val="00262266"/>
    <w:rsid w:val="002623A5"/>
    <w:rsid w:val="002626BC"/>
    <w:rsid w:val="002626CB"/>
    <w:rsid w:val="00262E67"/>
    <w:rsid w:val="002635B5"/>
    <w:rsid w:val="00263B56"/>
    <w:rsid w:val="00263CB4"/>
    <w:rsid w:val="002647D1"/>
    <w:rsid w:val="00264DCB"/>
    <w:rsid w:val="00265201"/>
    <w:rsid w:val="002658E7"/>
    <w:rsid w:val="00265CA7"/>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583"/>
    <w:rsid w:val="00283825"/>
    <w:rsid w:val="00283AAC"/>
    <w:rsid w:val="0028415F"/>
    <w:rsid w:val="0028417E"/>
    <w:rsid w:val="00284391"/>
    <w:rsid w:val="00284D8E"/>
    <w:rsid w:val="00285070"/>
    <w:rsid w:val="002854F2"/>
    <w:rsid w:val="00285B0A"/>
    <w:rsid w:val="00285F49"/>
    <w:rsid w:val="002865FA"/>
    <w:rsid w:val="002869C0"/>
    <w:rsid w:val="00286C2D"/>
    <w:rsid w:val="00286CD6"/>
    <w:rsid w:val="002875D3"/>
    <w:rsid w:val="00287632"/>
    <w:rsid w:val="00287AFD"/>
    <w:rsid w:val="00287BED"/>
    <w:rsid w:val="00290B1F"/>
    <w:rsid w:val="00290E16"/>
    <w:rsid w:val="00290F8D"/>
    <w:rsid w:val="00291311"/>
    <w:rsid w:val="002921C4"/>
    <w:rsid w:val="00292C05"/>
    <w:rsid w:val="002932EC"/>
    <w:rsid w:val="002944E2"/>
    <w:rsid w:val="00294587"/>
    <w:rsid w:val="00294A34"/>
    <w:rsid w:val="0029510C"/>
    <w:rsid w:val="002954C9"/>
    <w:rsid w:val="0029578C"/>
    <w:rsid w:val="00295F5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29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60A"/>
    <w:rsid w:val="002D087B"/>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BE9"/>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B52"/>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3AC"/>
    <w:rsid w:val="00336CEB"/>
    <w:rsid w:val="00336EB0"/>
    <w:rsid w:val="0033700F"/>
    <w:rsid w:val="00337055"/>
    <w:rsid w:val="003370EF"/>
    <w:rsid w:val="00337613"/>
    <w:rsid w:val="003376A2"/>
    <w:rsid w:val="00337869"/>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5380"/>
    <w:rsid w:val="00357459"/>
    <w:rsid w:val="00357A98"/>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094"/>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871"/>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7F"/>
    <w:rsid w:val="003C357F"/>
    <w:rsid w:val="003C37C0"/>
    <w:rsid w:val="003C37C2"/>
    <w:rsid w:val="003C4768"/>
    <w:rsid w:val="003C4FEA"/>
    <w:rsid w:val="003C51B6"/>
    <w:rsid w:val="003C5E55"/>
    <w:rsid w:val="003C6439"/>
    <w:rsid w:val="003C675A"/>
    <w:rsid w:val="003C7753"/>
    <w:rsid w:val="003C7914"/>
    <w:rsid w:val="003C7927"/>
    <w:rsid w:val="003D0C0C"/>
    <w:rsid w:val="003D109E"/>
    <w:rsid w:val="003D1436"/>
    <w:rsid w:val="003D1750"/>
    <w:rsid w:val="003D1991"/>
    <w:rsid w:val="003D1B40"/>
    <w:rsid w:val="003D1EFA"/>
    <w:rsid w:val="003D2242"/>
    <w:rsid w:val="003D246C"/>
    <w:rsid w:val="003D2A12"/>
    <w:rsid w:val="003D2A9F"/>
    <w:rsid w:val="003D3513"/>
    <w:rsid w:val="003D45EE"/>
    <w:rsid w:val="003D466B"/>
    <w:rsid w:val="003D4846"/>
    <w:rsid w:val="003D5543"/>
    <w:rsid w:val="003D5F61"/>
    <w:rsid w:val="003D6C47"/>
    <w:rsid w:val="003D6E0A"/>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16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4FA7"/>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533"/>
    <w:rsid w:val="004148FF"/>
    <w:rsid w:val="00414A5F"/>
    <w:rsid w:val="00414BD6"/>
    <w:rsid w:val="00415201"/>
    <w:rsid w:val="00416B0D"/>
    <w:rsid w:val="00416B73"/>
    <w:rsid w:val="00416EE8"/>
    <w:rsid w:val="0041700C"/>
    <w:rsid w:val="00417A99"/>
    <w:rsid w:val="00420863"/>
    <w:rsid w:val="00420AF8"/>
    <w:rsid w:val="0042110B"/>
    <w:rsid w:val="00421F1C"/>
    <w:rsid w:val="00422361"/>
    <w:rsid w:val="00422915"/>
    <w:rsid w:val="00422A5B"/>
    <w:rsid w:val="00422E0A"/>
    <w:rsid w:val="0042335E"/>
    <w:rsid w:val="00423FE3"/>
    <w:rsid w:val="00424FE3"/>
    <w:rsid w:val="00425927"/>
    <w:rsid w:val="00425A60"/>
    <w:rsid w:val="0042729C"/>
    <w:rsid w:val="0042743E"/>
    <w:rsid w:val="00427CF3"/>
    <w:rsid w:val="00427FFA"/>
    <w:rsid w:val="00430E95"/>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1C1"/>
    <w:rsid w:val="00457CC3"/>
    <w:rsid w:val="00457D6D"/>
    <w:rsid w:val="00457EE2"/>
    <w:rsid w:val="00461835"/>
    <w:rsid w:val="0046187A"/>
    <w:rsid w:val="00461BEC"/>
    <w:rsid w:val="00461D44"/>
    <w:rsid w:val="00461ECB"/>
    <w:rsid w:val="00462F48"/>
    <w:rsid w:val="00463B2B"/>
    <w:rsid w:val="00463D6A"/>
    <w:rsid w:val="00463F45"/>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D69"/>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AFC"/>
    <w:rsid w:val="004B1B88"/>
    <w:rsid w:val="004B1F23"/>
    <w:rsid w:val="004B23C3"/>
    <w:rsid w:val="004B2E25"/>
    <w:rsid w:val="004B2F69"/>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321F"/>
    <w:rsid w:val="004C4AC9"/>
    <w:rsid w:val="004C5528"/>
    <w:rsid w:val="004C5529"/>
    <w:rsid w:val="004C5C8A"/>
    <w:rsid w:val="004C6A32"/>
    <w:rsid w:val="004C72C7"/>
    <w:rsid w:val="004C7862"/>
    <w:rsid w:val="004C7A22"/>
    <w:rsid w:val="004C7B3B"/>
    <w:rsid w:val="004D008D"/>
    <w:rsid w:val="004D01A4"/>
    <w:rsid w:val="004D0378"/>
    <w:rsid w:val="004D0D7A"/>
    <w:rsid w:val="004D2DF0"/>
    <w:rsid w:val="004D3AF6"/>
    <w:rsid w:val="004D40A3"/>
    <w:rsid w:val="004D4218"/>
    <w:rsid w:val="004D4473"/>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9AB"/>
    <w:rsid w:val="00502ADD"/>
    <w:rsid w:val="00504F89"/>
    <w:rsid w:val="00505386"/>
    <w:rsid w:val="0050595F"/>
    <w:rsid w:val="005068E4"/>
    <w:rsid w:val="00506CAE"/>
    <w:rsid w:val="00507525"/>
    <w:rsid w:val="00507B00"/>
    <w:rsid w:val="00507B9C"/>
    <w:rsid w:val="00510D81"/>
    <w:rsid w:val="00511476"/>
    <w:rsid w:val="0051190A"/>
    <w:rsid w:val="00512906"/>
    <w:rsid w:val="00512FD7"/>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D3F"/>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346"/>
    <w:rsid w:val="00547B0A"/>
    <w:rsid w:val="0055020D"/>
    <w:rsid w:val="00550CA9"/>
    <w:rsid w:val="00550D73"/>
    <w:rsid w:val="00551317"/>
    <w:rsid w:val="00551763"/>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D83"/>
    <w:rsid w:val="00576EF4"/>
    <w:rsid w:val="0058008A"/>
    <w:rsid w:val="00580227"/>
    <w:rsid w:val="0058025A"/>
    <w:rsid w:val="00580F54"/>
    <w:rsid w:val="005816AC"/>
    <w:rsid w:val="00581AEE"/>
    <w:rsid w:val="00581DE9"/>
    <w:rsid w:val="00582409"/>
    <w:rsid w:val="0058268D"/>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87FBA"/>
    <w:rsid w:val="005900F2"/>
    <w:rsid w:val="005902DC"/>
    <w:rsid w:val="005903C0"/>
    <w:rsid w:val="00590673"/>
    <w:rsid w:val="00591160"/>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6C3E"/>
    <w:rsid w:val="005B792A"/>
    <w:rsid w:val="005B7D1D"/>
    <w:rsid w:val="005C1017"/>
    <w:rsid w:val="005C10AF"/>
    <w:rsid w:val="005C1723"/>
    <w:rsid w:val="005C222C"/>
    <w:rsid w:val="005C2BB3"/>
    <w:rsid w:val="005C30D3"/>
    <w:rsid w:val="005C3998"/>
    <w:rsid w:val="005C39F8"/>
    <w:rsid w:val="005C3BD9"/>
    <w:rsid w:val="005C3EF4"/>
    <w:rsid w:val="005C3FD8"/>
    <w:rsid w:val="005C3FF1"/>
    <w:rsid w:val="005C544D"/>
    <w:rsid w:val="005C5F4D"/>
    <w:rsid w:val="005C6EA5"/>
    <w:rsid w:val="005C72EB"/>
    <w:rsid w:val="005C7902"/>
    <w:rsid w:val="005C794C"/>
    <w:rsid w:val="005C7985"/>
    <w:rsid w:val="005D1853"/>
    <w:rsid w:val="005D1A0F"/>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482"/>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1B87"/>
    <w:rsid w:val="00603617"/>
    <w:rsid w:val="00603D78"/>
    <w:rsid w:val="006046A3"/>
    <w:rsid w:val="006046B6"/>
    <w:rsid w:val="0060485A"/>
    <w:rsid w:val="006049FD"/>
    <w:rsid w:val="00605071"/>
    <w:rsid w:val="006050F1"/>
    <w:rsid w:val="006059EE"/>
    <w:rsid w:val="006062C9"/>
    <w:rsid w:val="00606319"/>
    <w:rsid w:val="00606546"/>
    <w:rsid w:val="00607638"/>
    <w:rsid w:val="006078FA"/>
    <w:rsid w:val="00607D59"/>
    <w:rsid w:val="006102C5"/>
    <w:rsid w:val="006108C2"/>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B7D"/>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238"/>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795"/>
    <w:rsid w:val="00677B1B"/>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C34"/>
    <w:rsid w:val="006F1F48"/>
    <w:rsid w:val="006F2147"/>
    <w:rsid w:val="006F2400"/>
    <w:rsid w:val="006F3228"/>
    <w:rsid w:val="006F4059"/>
    <w:rsid w:val="006F496F"/>
    <w:rsid w:val="006F4AA6"/>
    <w:rsid w:val="006F4B7B"/>
    <w:rsid w:val="006F4DBC"/>
    <w:rsid w:val="006F4F21"/>
    <w:rsid w:val="006F680A"/>
    <w:rsid w:val="006F6978"/>
    <w:rsid w:val="006F6AC9"/>
    <w:rsid w:val="006F6B45"/>
    <w:rsid w:val="006F6E6E"/>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054"/>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5335"/>
    <w:rsid w:val="00735AF4"/>
    <w:rsid w:val="00737096"/>
    <w:rsid w:val="0073715A"/>
    <w:rsid w:val="00737D0D"/>
    <w:rsid w:val="007409D3"/>
    <w:rsid w:val="0074249E"/>
    <w:rsid w:val="00742807"/>
    <w:rsid w:val="00742990"/>
    <w:rsid w:val="0074320E"/>
    <w:rsid w:val="007433FB"/>
    <w:rsid w:val="007436EE"/>
    <w:rsid w:val="00743D43"/>
    <w:rsid w:val="00744456"/>
    <w:rsid w:val="007444C0"/>
    <w:rsid w:val="007449F2"/>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6A46"/>
    <w:rsid w:val="00757096"/>
    <w:rsid w:val="0075746E"/>
    <w:rsid w:val="007577FD"/>
    <w:rsid w:val="00757F25"/>
    <w:rsid w:val="007601B6"/>
    <w:rsid w:val="00760A37"/>
    <w:rsid w:val="00760E28"/>
    <w:rsid w:val="00760EB4"/>
    <w:rsid w:val="00761BAA"/>
    <w:rsid w:val="00761D64"/>
    <w:rsid w:val="007620EB"/>
    <w:rsid w:val="0076227C"/>
    <w:rsid w:val="00762588"/>
    <w:rsid w:val="007628D0"/>
    <w:rsid w:val="00762A08"/>
    <w:rsid w:val="00762D1E"/>
    <w:rsid w:val="00763AE9"/>
    <w:rsid w:val="0076433C"/>
    <w:rsid w:val="00764AFB"/>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859"/>
    <w:rsid w:val="00782785"/>
    <w:rsid w:val="00783032"/>
    <w:rsid w:val="00783B44"/>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F8D"/>
    <w:rsid w:val="007A323B"/>
    <w:rsid w:val="007A32CA"/>
    <w:rsid w:val="007A3902"/>
    <w:rsid w:val="007A393B"/>
    <w:rsid w:val="007A42F0"/>
    <w:rsid w:val="007A472B"/>
    <w:rsid w:val="007A4E13"/>
    <w:rsid w:val="007A55D8"/>
    <w:rsid w:val="007A5698"/>
    <w:rsid w:val="007A576F"/>
    <w:rsid w:val="007A5B0B"/>
    <w:rsid w:val="007A5E77"/>
    <w:rsid w:val="007A66A5"/>
    <w:rsid w:val="007A680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AE3"/>
    <w:rsid w:val="007B4E1C"/>
    <w:rsid w:val="007B4EF8"/>
    <w:rsid w:val="007B50AB"/>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7B3"/>
    <w:rsid w:val="007C6C64"/>
    <w:rsid w:val="007C6E00"/>
    <w:rsid w:val="007C72A8"/>
    <w:rsid w:val="007D0653"/>
    <w:rsid w:val="007D0FD4"/>
    <w:rsid w:val="007D1438"/>
    <w:rsid w:val="007D1F32"/>
    <w:rsid w:val="007D2289"/>
    <w:rsid w:val="007D2899"/>
    <w:rsid w:val="007D2A8A"/>
    <w:rsid w:val="007D318D"/>
    <w:rsid w:val="007D47CD"/>
    <w:rsid w:val="007D67F2"/>
    <w:rsid w:val="007D6CE6"/>
    <w:rsid w:val="007D7900"/>
    <w:rsid w:val="007E0E07"/>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27"/>
    <w:rsid w:val="007E7851"/>
    <w:rsid w:val="007E7C1D"/>
    <w:rsid w:val="007F0AD4"/>
    <w:rsid w:val="007F0B26"/>
    <w:rsid w:val="007F0E2A"/>
    <w:rsid w:val="007F1496"/>
    <w:rsid w:val="007F1FDB"/>
    <w:rsid w:val="007F21F9"/>
    <w:rsid w:val="007F275A"/>
    <w:rsid w:val="007F297E"/>
    <w:rsid w:val="007F3CB2"/>
    <w:rsid w:val="007F51CC"/>
    <w:rsid w:val="007F5F94"/>
    <w:rsid w:val="007F6032"/>
    <w:rsid w:val="007F73FA"/>
    <w:rsid w:val="007F7987"/>
    <w:rsid w:val="008000EE"/>
    <w:rsid w:val="00800130"/>
    <w:rsid w:val="00801584"/>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9B9"/>
    <w:rsid w:val="00807B5C"/>
    <w:rsid w:val="00807D6C"/>
    <w:rsid w:val="0081006D"/>
    <w:rsid w:val="00810344"/>
    <w:rsid w:val="00811620"/>
    <w:rsid w:val="00811995"/>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8B8"/>
    <w:rsid w:val="00823E1C"/>
    <w:rsid w:val="0082472F"/>
    <w:rsid w:val="00824D2A"/>
    <w:rsid w:val="00824ED4"/>
    <w:rsid w:val="0082599F"/>
    <w:rsid w:val="008259C0"/>
    <w:rsid w:val="00825E79"/>
    <w:rsid w:val="00826E8D"/>
    <w:rsid w:val="0082735E"/>
    <w:rsid w:val="008276FE"/>
    <w:rsid w:val="00827F68"/>
    <w:rsid w:val="008301C3"/>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3A11"/>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C27"/>
    <w:rsid w:val="00865F00"/>
    <w:rsid w:val="00866A8C"/>
    <w:rsid w:val="00866B14"/>
    <w:rsid w:val="0086772C"/>
    <w:rsid w:val="008705FD"/>
    <w:rsid w:val="00870EAF"/>
    <w:rsid w:val="0087185A"/>
    <w:rsid w:val="00871C40"/>
    <w:rsid w:val="00871CE9"/>
    <w:rsid w:val="00872994"/>
    <w:rsid w:val="0087463B"/>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1A5"/>
    <w:rsid w:val="00881AB4"/>
    <w:rsid w:val="00881D0A"/>
    <w:rsid w:val="00881FDD"/>
    <w:rsid w:val="00882410"/>
    <w:rsid w:val="00882E2E"/>
    <w:rsid w:val="00883201"/>
    <w:rsid w:val="0088324B"/>
    <w:rsid w:val="00883CF5"/>
    <w:rsid w:val="00883EEA"/>
    <w:rsid w:val="008842E0"/>
    <w:rsid w:val="00884495"/>
    <w:rsid w:val="00884952"/>
    <w:rsid w:val="00884C9A"/>
    <w:rsid w:val="00885305"/>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EB5"/>
    <w:rsid w:val="00894F86"/>
    <w:rsid w:val="008951A8"/>
    <w:rsid w:val="008968D7"/>
    <w:rsid w:val="00896A02"/>
    <w:rsid w:val="00896AE0"/>
    <w:rsid w:val="00896DB2"/>
    <w:rsid w:val="00896EB8"/>
    <w:rsid w:val="00896F0D"/>
    <w:rsid w:val="0089728D"/>
    <w:rsid w:val="008A072D"/>
    <w:rsid w:val="008A0BD2"/>
    <w:rsid w:val="008A0E21"/>
    <w:rsid w:val="008A1EB8"/>
    <w:rsid w:val="008A2168"/>
    <w:rsid w:val="008A2610"/>
    <w:rsid w:val="008A2701"/>
    <w:rsid w:val="008A3494"/>
    <w:rsid w:val="008A480D"/>
    <w:rsid w:val="008A4C71"/>
    <w:rsid w:val="008A5023"/>
    <w:rsid w:val="008A51B1"/>
    <w:rsid w:val="008A54B9"/>
    <w:rsid w:val="008A5592"/>
    <w:rsid w:val="008A75EA"/>
    <w:rsid w:val="008A7D0D"/>
    <w:rsid w:val="008A7E55"/>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2D2"/>
    <w:rsid w:val="008D05D9"/>
    <w:rsid w:val="008D0DFF"/>
    <w:rsid w:val="008D151C"/>
    <w:rsid w:val="008D207A"/>
    <w:rsid w:val="008D23C6"/>
    <w:rsid w:val="008D3093"/>
    <w:rsid w:val="008D3567"/>
    <w:rsid w:val="008D3952"/>
    <w:rsid w:val="008D3AAB"/>
    <w:rsid w:val="008D3B93"/>
    <w:rsid w:val="008D3F73"/>
    <w:rsid w:val="008D59F7"/>
    <w:rsid w:val="008D5A2D"/>
    <w:rsid w:val="008D67AE"/>
    <w:rsid w:val="008D68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4BD8"/>
    <w:rsid w:val="008F532F"/>
    <w:rsid w:val="008F5EA6"/>
    <w:rsid w:val="008F6101"/>
    <w:rsid w:val="008F6897"/>
    <w:rsid w:val="008F6C68"/>
    <w:rsid w:val="008F7218"/>
    <w:rsid w:val="008F7C28"/>
    <w:rsid w:val="008F7DC3"/>
    <w:rsid w:val="009005EE"/>
    <w:rsid w:val="00900663"/>
    <w:rsid w:val="0090168E"/>
    <w:rsid w:val="00901907"/>
    <w:rsid w:val="00902FFB"/>
    <w:rsid w:val="009036C7"/>
    <w:rsid w:val="009036FC"/>
    <w:rsid w:val="00903B9B"/>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EEC"/>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19D"/>
    <w:rsid w:val="009343F1"/>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1F86"/>
    <w:rsid w:val="00942539"/>
    <w:rsid w:val="009428CB"/>
    <w:rsid w:val="00943764"/>
    <w:rsid w:val="0094506E"/>
    <w:rsid w:val="00945B4C"/>
    <w:rsid w:val="00945D33"/>
    <w:rsid w:val="0094652F"/>
    <w:rsid w:val="009467A8"/>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B"/>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675"/>
    <w:rsid w:val="00970A6C"/>
    <w:rsid w:val="00970BDC"/>
    <w:rsid w:val="00970CE1"/>
    <w:rsid w:val="009718D9"/>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3970"/>
    <w:rsid w:val="009A3C45"/>
    <w:rsid w:val="009A4651"/>
    <w:rsid w:val="009A49A2"/>
    <w:rsid w:val="009A4A14"/>
    <w:rsid w:val="009A4D02"/>
    <w:rsid w:val="009A4FA6"/>
    <w:rsid w:val="009A5C87"/>
    <w:rsid w:val="009A6589"/>
    <w:rsid w:val="009A6705"/>
    <w:rsid w:val="009A6D3B"/>
    <w:rsid w:val="009A7566"/>
    <w:rsid w:val="009B0165"/>
    <w:rsid w:val="009B0813"/>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A83"/>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1B3"/>
    <w:rsid w:val="009D3A6D"/>
    <w:rsid w:val="009D3BD8"/>
    <w:rsid w:val="009D3E19"/>
    <w:rsid w:val="009D4853"/>
    <w:rsid w:val="009D4863"/>
    <w:rsid w:val="009D4D1A"/>
    <w:rsid w:val="009D5745"/>
    <w:rsid w:val="009D5DA2"/>
    <w:rsid w:val="009D6015"/>
    <w:rsid w:val="009D7379"/>
    <w:rsid w:val="009D747F"/>
    <w:rsid w:val="009D7624"/>
    <w:rsid w:val="009D780D"/>
    <w:rsid w:val="009E00B3"/>
    <w:rsid w:val="009E083B"/>
    <w:rsid w:val="009E09BD"/>
    <w:rsid w:val="009E1005"/>
    <w:rsid w:val="009E27F4"/>
    <w:rsid w:val="009E3765"/>
    <w:rsid w:val="009E3B86"/>
    <w:rsid w:val="009E3CCB"/>
    <w:rsid w:val="009E429A"/>
    <w:rsid w:val="009E42CF"/>
    <w:rsid w:val="009E48BE"/>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8DF"/>
    <w:rsid w:val="00A2732D"/>
    <w:rsid w:val="00A2770C"/>
    <w:rsid w:val="00A2794D"/>
    <w:rsid w:val="00A27A6E"/>
    <w:rsid w:val="00A27E4B"/>
    <w:rsid w:val="00A300BA"/>
    <w:rsid w:val="00A3037E"/>
    <w:rsid w:val="00A3069E"/>
    <w:rsid w:val="00A30A00"/>
    <w:rsid w:val="00A310A7"/>
    <w:rsid w:val="00A31110"/>
    <w:rsid w:val="00A31F62"/>
    <w:rsid w:val="00A321A2"/>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A94"/>
    <w:rsid w:val="00A46FDB"/>
    <w:rsid w:val="00A4745D"/>
    <w:rsid w:val="00A4749F"/>
    <w:rsid w:val="00A505BD"/>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CFC"/>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18"/>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87FB5"/>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6DF"/>
    <w:rsid w:val="00AA4746"/>
    <w:rsid w:val="00AA490F"/>
    <w:rsid w:val="00AA4CA3"/>
    <w:rsid w:val="00AA539D"/>
    <w:rsid w:val="00AA5550"/>
    <w:rsid w:val="00AA60E2"/>
    <w:rsid w:val="00AB1267"/>
    <w:rsid w:val="00AB14D9"/>
    <w:rsid w:val="00AB15CB"/>
    <w:rsid w:val="00AB19DD"/>
    <w:rsid w:val="00AB1AAE"/>
    <w:rsid w:val="00AB21F9"/>
    <w:rsid w:val="00AB2438"/>
    <w:rsid w:val="00AB25D4"/>
    <w:rsid w:val="00AB27B5"/>
    <w:rsid w:val="00AB2D67"/>
    <w:rsid w:val="00AB393C"/>
    <w:rsid w:val="00AB4143"/>
    <w:rsid w:val="00AB440A"/>
    <w:rsid w:val="00AB488E"/>
    <w:rsid w:val="00AB4A58"/>
    <w:rsid w:val="00AB5430"/>
    <w:rsid w:val="00AB57AC"/>
    <w:rsid w:val="00AB5A96"/>
    <w:rsid w:val="00AB617A"/>
    <w:rsid w:val="00AB6261"/>
    <w:rsid w:val="00AB6603"/>
    <w:rsid w:val="00AB6943"/>
    <w:rsid w:val="00AB702C"/>
    <w:rsid w:val="00AC169B"/>
    <w:rsid w:val="00AC1807"/>
    <w:rsid w:val="00AC1958"/>
    <w:rsid w:val="00AC1AAC"/>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03E"/>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76E"/>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5F4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860"/>
    <w:rsid w:val="00B94DD0"/>
    <w:rsid w:val="00B95415"/>
    <w:rsid w:val="00B9579A"/>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F1A"/>
    <w:rsid w:val="00BB7F63"/>
    <w:rsid w:val="00BB7FB1"/>
    <w:rsid w:val="00BC03DE"/>
    <w:rsid w:val="00BC0B9F"/>
    <w:rsid w:val="00BC0C83"/>
    <w:rsid w:val="00BC0EB0"/>
    <w:rsid w:val="00BC1209"/>
    <w:rsid w:val="00BC194C"/>
    <w:rsid w:val="00BC2581"/>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C55"/>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AAC"/>
    <w:rsid w:val="00C07FC4"/>
    <w:rsid w:val="00C10DED"/>
    <w:rsid w:val="00C11D7B"/>
    <w:rsid w:val="00C1219A"/>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21C5"/>
    <w:rsid w:val="00C223C8"/>
    <w:rsid w:val="00C226F3"/>
    <w:rsid w:val="00C227D9"/>
    <w:rsid w:val="00C234BC"/>
    <w:rsid w:val="00C23E40"/>
    <w:rsid w:val="00C24631"/>
    <w:rsid w:val="00C24884"/>
    <w:rsid w:val="00C24980"/>
    <w:rsid w:val="00C24DDB"/>
    <w:rsid w:val="00C24FFA"/>
    <w:rsid w:val="00C25EDD"/>
    <w:rsid w:val="00C2601C"/>
    <w:rsid w:val="00C260C6"/>
    <w:rsid w:val="00C265B6"/>
    <w:rsid w:val="00C27668"/>
    <w:rsid w:val="00C27700"/>
    <w:rsid w:val="00C27713"/>
    <w:rsid w:val="00C278D5"/>
    <w:rsid w:val="00C27D8A"/>
    <w:rsid w:val="00C27F21"/>
    <w:rsid w:val="00C31031"/>
    <w:rsid w:val="00C315D9"/>
    <w:rsid w:val="00C317BF"/>
    <w:rsid w:val="00C31E64"/>
    <w:rsid w:val="00C32323"/>
    <w:rsid w:val="00C332D0"/>
    <w:rsid w:val="00C33E87"/>
    <w:rsid w:val="00C3463A"/>
    <w:rsid w:val="00C346C4"/>
    <w:rsid w:val="00C35883"/>
    <w:rsid w:val="00C3757A"/>
    <w:rsid w:val="00C37693"/>
    <w:rsid w:val="00C40325"/>
    <w:rsid w:val="00C406A9"/>
    <w:rsid w:val="00C40E80"/>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928"/>
    <w:rsid w:val="00C50C18"/>
    <w:rsid w:val="00C50D83"/>
    <w:rsid w:val="00C510DA"/>
    <w:rsid w:val="00C511FA"/>
    <w:rsid w:val="00C517EC"/>
    <w:rsid w:val="00C51F1E"/>
    <w:rsid w:val="00C51FD2"/>
    <w:rsid w:val="00C52110"/>
    <w:rsid w:val="00C52CCA"/>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1448"/>
    <w:rsid w:val="00C71F6E"/>
    <w:rsid w:val="00C721B0"/>
    <w:rsid w:val="00C724C5"/>
    <w:rsid w:val="00C73543"/>
    <w:rsid w:val="00C7377E"/>
    <w:rsid w:val="00C741C1"/>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645"/>
    <w:rsid w:val="00CA3710"/>
    <w:rsid w:val="00CA3F59"/>
    <w:rsid w:val="00CA406D"/>
    <w:rsid w:val="00CA505E"/>
    <w:rsid w:val="00CA519A"/>
    <w:rsid w:val="00CA5289"/>
    <w:rsid w:val="00CA5709"/>
    <w:rsid w:val="00CA5922"/>
    <w:rsid w:val="00CA6A11"/>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50D"/>
    <w:rsid w:val="00CC4793"/>
    <w:rsid w:val="00CC4BD4"/>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81C"/>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4FE"/>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9E3"/>
    <w:rsid w:val="00D42322"/>
    <w:rsid w:val="00D42465"/>
    <w:rsid w:val="00D42875"/>
    <w:rsid w:val="00D42BFA"/>
    <w:rsid w:val="00D42D39"/>
    <w:rsid w:val="00D43670"/>
    <w:rsid w:val="00D4382A"/>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08F8"/>
    <w:rsid w:val="00D61DCA"/>
    <w:rsid w:val="00D63256"/>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584A"/>
    <w:rsid w:val="00D85CD8"/>
    <w:rsid w:val="00D86178"/>
    <w:rsid w:val="00D8636D"/>
    <w:rsid w:val="00D86377"/>
    <w:rsid w:val="00D86DB5"/>
    <w:rsid w:val="00D8720A"/>
    <w:rsid w:val="00D873C3"/>
    <w:rsid w:val="00D8759A"/>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3E6"/>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15E4"/>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C66"/>
    <w:rsid w:val="00DF1E2D"/>
    <w:rsid w:val="00DF201C"/>
    <w:rsid w:val="00DF2175"/>
    <w:rsid w:val="00DF255E"/>
    <w:rsid w:val="00DF2C44"/>
    <w:rsid w:val="00DF4180"/>
    <w:rsid w:val="00DF4C20"/>
    <w:rsid w:val="00DF4C7C"/>
    <w:rsid w:val="00DF5633"/>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69B7"/>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62"/>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91"/>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602B8"/>
    <w:rsid w:val="00E613B0"/>
    <w:rsid w:val="00E614EE"/>
    <w:rsid w:val="00E62EEA"/>
    <w:rsid w:val="00E63482"/>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25B1"/>
    <w:rsid w:val="00E72C3C"/>
    <w:rsid w:val="00E72EC4"/>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1F22"/>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4971"/>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485B"/>
    <w:rsid w:val="00F654BA"/>
    <w:rsid w:val="00F65E8D"/>
    <w:rsid w:val="00F6683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CC7"/>
    <w:rsid w:val="00F803D9"/>
    <w:rsid w:val="00F8195E"/>
    <w:rsid w:val="00F8199C"/>
    <w:rsid w:val="00F82023"/>
    <w:rsid w:val="00F82833"/>
    <w:rsid w:val="00F82D01"/>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3A81"/>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00"/>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311"/>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04996022">
      <w:bodyDiv w:val="1"/>
      <w:marLeft w:val="0"/>
      <w:marRight w:val="0"/>
      <w:marTop w:val="0"/>
      <w:marBottom w:val="0"/>
      <w:divBdr>
        <w:top w:val="none" w:sz="0" w:space="0" w:color="auto"/>
        <w:left w:val="none" w:sz="0" w:space="0" w:color="auto"/>
        <w:bottom w:val="none" w:sz="0" w:space="0" w:color="auto"/>
        <w:right w:val="none" w:sz="0" w:space="0" w:color="auto"/>
      </w:divBdr>
      <w:divsChild>
        <w:div w:id="421222068">
          <w:marLeft w:val="180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241</TotalTime>
  <Pages>3</Pages>
  <Words>1106</Words>
  <Characters>6307</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Ryosuke Osawa</cp:lastModifiedBy>
  <cp:revision>38</cp:revision>
  <cp:lastPrinted>2017-05-31T06:44:00Z</cp:lastPrinted>
  <dcterms:created xsi:type="dcterms:W3CDTF">2017-09-08T05:52:00Z</dcterms:created>
  <dcterms:modified xsi:type="dcterms:W3CDTF">2017-10-03T00:26:00Z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